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tblLook w:val="04A0" w:firstRow="1" w:lastRow="0" w:firstColumn="1" w:lastColumn="0" w:noHBand="0" w:noVBand="1"/>
      </w:tblPr>
      <w:tblGrid>
        <w:gridCol w:w="4789"/>
        <w:gridCol w:w="4533"/>
        <w:gridCol w:w="5528"/>
      </w:tblGrid>
      <w:tr w:rsidR="00180BBE" w14:paraId="1A471ADB" w14:textId="77777777" w:rsidTr="009B4977">
        <w:tc>
          <w:tcPr>
            <w:tcW w:w="4789" w:type="dxa"/>
          </w:tcPr>
          <w:p w14:paraId="683B7A36" w14:textId="77777777" w:rsidR="00180BBE" w:rsidRDefault="00180BBE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4533" w:type="dxa"/>
          </w:tcPr>
          <w:p w14:paraId="4CCC513E" w14:textId="77777777" w:rsidR="00180BBE" w:rsidRDefault="00180BBE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55559961" w14:textId="77777777" w:rsidR="00180BBE" w:rsidRDefault="00A673A6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14:paraId="4FEA009E" w14:textId="77777777" w:rsidR="00180BBE" w:rsidRDefault="00180BBE">
            <w:pPr>
              <w:ind w:left="176"/>
              <w:rPr>
                <w:sz w:val="28"/>
                <w:szCs w:val="28"/>
              </w:rPr>
            </w:pPr>
          </w:p>
          <w:p w14:paraId="5F269A31" w14:textId="77777777" w:rsidR="00180BBE" w:rsidRDefault="00A673A6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51A3C60B" w14:textId="77777777" w:rsidR="009B4977" w:rsidRDefault="00A673A6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Николенского сельского поселения Гулькевичского района</w:t>
            </w:r>
          </w:p>
          <w:p w14:paraId="10066B1C" w14:textId="3E800DF2" w:rsidR="00180BBE" w:rsidRDefault="00A673A6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043FF">
              <w:rPr>
                <w:sz w:val="28"/>
                <w:szCs w:val="28"/>
                <w:u w:val="single"/>
              </w:rPr>
              <w:t>26.03.2026 г.</w:t>
            </w:r>
            <w:r>
              <w:rPr>
                <w:sz w:val="28"/>
                <w:szCs w:val="28"/>
              </w:rPr>
              <w:t xml:space="preserve"> № </w:t>
            </w:r>
            <w:r w:rsidR="003043FF">
              <w:rPr>
                <w:sz w:val="28"/>
                <w:szCs w:val="28"/>
                <w:u w:val="single"/>
              </w:rPr>
              <w:t>78</w:t>
            </w:r>
          </w:p>
          <w:p w14:paraId="6147CB17" w14:textId="77777777" w:rsidR="00180BBE" w:rsidRDefault="00180BBE">
            <w:pPr>
              <w:ind w:left="176"/>
              <w:rPr>
                <w:sz w:val="28"/>
                <w:szCs w:val="28"/>
              </w:rPr>
            </w:pPr>
          </w:p>
        </w:tc>
      </w:tr>
    </w:tbl>
    <w:p w14:paraId="34DE13CF" w14:textId="77777777" w:rsidR="00180BBE" w:rsidRDefault="00180BBE">
      <w:pPr>
        <w:jc w:val="center"/>
        <w:rPr>
          <w:b/>
          <w:sz w:val="28"/>
          <w:szCs w:val="28"/>
        </w:rPr>
      </w:pPr>
    </w:p>
    <w:p w14:paraId="46AAB448" w14:textId="77777777" w:rsidR="00180BBE" w:rsidRDefault="00A673A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</w:p>
    <w:p w14:paraId="1DD2FDF5" w14:textId="77777777" w:rsidR="00180BBE" w:rsidRDefault="00A673A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имущества Николенского сельского поселения </w:t>
      </w:r>
    </w:p>
    <w:p w14:paraId="426564A3" w14:textId="77777777" w:rsidR="00180BBE" w:rsidRDefault="00A673A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Гулькевичского района</w:t>
      </w:r>
    </w:p>
    <w:p w14:paraId="46D2A9BD" w14:textId="77777777" w:rsidR="00180BBE" w:rsidRDefault="00180BBE">
      <w:pPr>
        <w:shd w:val="clear" w:color="auto" w:fill="FFFFFF"/>
        <w:tabs>
          <w:tab w:val="left" w:pos="7738"/>
        </w:tabs>
        <w:jc w:val="center"/>
        <w:rPr>
          <w:sz w:val="28"/>
          <w:szCs w:val="28"/>
        </w:rPr>
      </w:pPr>
    </w:p>
    <w:p w14:paraId="1AC6A06A" w14:textId="77777777" w:rsidR="00180BBE" w:rsidRDefault="00A673A6">
      <w:pPr>
        <w:shd w:val="clear" w:color="auto" w:fill="FFFFFF"/>
        <w:jc w:val="center"/>
        <w:rPr>
          <w:rFonts w:eastAsia="Arial"/>
          <w:b/>
          <w:bCs/>
          <w:sz w:val="28"/>
          <w:szCs w:val="28"/>
          <w:lang w:eastAsia="hi-IN" w:bidi="hi-IN"/>
        </w:rPr>
      </w:pPr>
      <w:r>
        <w:rPr>
          <w:rFonts w:eastAsia="Arial"/>
          <w:b/>
          <w:bCs/>
          <w:sz w:val="28"/>
          <w:szCs w:val="28"/>
          <w:lang w:eastAsia="hi-IN" w:bidi="hi-IN"/>
        </w:rPr>
        <w:t xml:space="preserve">Раздел 1. Сведения о </w:t>
      </w:r>
      <w:r>
        <w:rPr>
          <w:rFonts w:eastAsia="Arial"/>
          <w:b/>
          <w:bCs/>
          <w:sz w:val="28"/>
          <w:szCs w:val="28"/>
          <w:lang w:eastAsia="hi-IN" w:bidi="hi-IN"/>
        </w:rPr>
        <w:t>муниципальном недвижимом имуществе</w:t>
      </w:r>
    </w:p>
    <w:p w14:paraId="5104B36F" w14:textId="77777777" w:rsidR="00180BBE" w:rsidRDefault="00180BBE">
      <w:pPr>
        <w:shd w:val="clear" w:color="auto" w:fill="FFFFFF"/>
        <w:jc w:val="center"/>
        <w:rPr>
          <w:rFonts w:eastAsia="Arial"/>
          <w:b/>
          <w:bCs/>
          <w:sz w:val="28"/>
          <w:szCs w:val="28"/>
          <w:lang w:eastAsia="hi-IN" w:bidi="hi-IN"/>
        </w:rPr>
      </w:pPr>
    </w:p>
    <w:p w14:paraId="3C649A9E" w14:textId="77777777" w:rsidR="00180BBE" w:rsidRDefault="00A673A6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hi-IN" w:bidi="hi-IN"/>
        </w:rPr>
      </w:pPr>
      <w:r>
        <w:rPr>
          <w:rFonts w:eastAsia="Arial"/>
          <w:b/>
          <w:bCs/>
          <w:sz w:val="28"/>
          <w:szCs w:val="28"/>
          <w:lang w:eastAsia="hi-IN" w:bidi="hi-IN"/>
        </w:rPr>
        <w:t>Подраздел 1.1. Сведения о земельных участках</w:t>
      </w:r>
    </w:p>
    <w:p w14:paraId="7A8C6B73" w14:textId="77777777" w:rsidR="00180BBE" w:rsidRDefault="00180BBE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eastAsia="hi-IN" w:bidi="hi-IN"/>
        </w:rPr>
      </w:pPr>
    </w:p>
    <w:tbl>
      <w:tblPr>
        <w:tblW w:w="5166" w:type="pct"/>
        <w:jc w:val="center"/>
        <w:tblLayout w:type="fixed"/>
        <w:tblLook w:val="04A0" w:firstRow="1" w:lastRow="0" w:firstColumn="1" w:lastColumn="0" w:noHBand="0" w:noVBand="1"/>
      </w:tblPr>
      <w:tblGrid>
        <w:gridCol w:w="820"/>
        <w:gridCol w:w="1309"/>
        <w:gridCol w:w="2552"/>
        <w:gridCol w:w="993"/>
        <w:gridCol w:w="1418"/>
        <w:gridCol w:w="1842"/>
        <w:gridCol w:w="1277"/>
        <w:gridCol w:w="993"/>
        <w:gridCol w:w="993"/>
        <w:gridCol w:w="990"/>
        <w:gridCol w:w="1134"/>
        <w:gridCol w:w="956"/>
      </w:tblGrid>
      <w:tr w:rsidR="00F529A4" w14:paraId="684F81F3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80302A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88AB0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Наименование земельного участка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165C4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Адрес (местоположение) земельного участка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DFBC4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Кадастровый номер земельного участка (с датой присвоения)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45F1F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правообладател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е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86151B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Вид вещного права, на основании которого правообладателю принадлежит земельный участок 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8905B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основных характеристиках земельного участка, в том числе: площадь, категория земель, вид разрешенного использования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AE144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стоимости земельного участк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а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4CC1D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произведенном улучшении земельного участка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B5D52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установленных в отношении земельного участка ограничениях (обременениях)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BE6CD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961643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:rsidR="00F529A4" w14:paraId="34127119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D3948E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AEA8E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C92575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52EACD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AA232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C126D1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F036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5BD50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088EF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9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6070C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10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D2F86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11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E90622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12</w:t>
            </w:r>
          </w:p>
        </w:tc>
      </w:tr>
      <w:tr w:rsidR="00F529A4" w14:paraId="08C3319F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78954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1.11.1.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802EF3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Земельный участок (для ведения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личного подсобного хозяйства)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061DC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Местоположение установлено относительно ориентира,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расположенного в границах участка. Почтовый</w:t>
            </w:r>
          </w:p>
          <w:p w14:paraId="73A04D4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адрес ориентира: край Краснодарский, р-н Гулькевичский, с/п Николенское, х. Ивлев, пер. Веселый, 3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F35E9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23:06:1001004:118</w:t>
            </w:r>
          </w:p>
          <w:p w14:paraId="67C1620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(06.11.2005)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128452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Николенское сельское поселение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Гулькевичского района</w:t>
            </w:r>
          </w:p>
          <w:p w14:paraId="40F1A79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ИНН </w:t>
            </w:r>
            <w:r>
              <w:rPr>
                <w:sz w:val="20"/>
                <w:szCs w:val="20"/>
              </w:rPr>
              <w:t xml:space="preserve">2329019640,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КПП</w:t>
            </w:r>
          </w:p>
          <w:p w14:paraId="11B6E4B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232901001,</w:t>
            </w:r>
          </w:p>
          <w:p w14:paraId="3071BF7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16CAF0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Краснодарский край, Гулькевичский район, Николенское сельское поселение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ОКТМО </w:t>
            </w:r>
          </w:p>
          <w:p w14:paraId="00DA7A1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A09A92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Собственность</w:t>
            </w:r>
          </w:p>
          <w:p w14:paraId="6F568D08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23-23-15/039/2013-317</w:t>
            </w:r>
          </w:p>
          <w:p w14:paraId="666D5C5F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 12.07.2013 00:00:00</w:t>
            </w:r>
          </w:p>
          <w:p w14:paraId="0C7D9B15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Заявление о государственной регистрации прав на недвижимое имущество и сделок с ним от</w:t>
            </w:r>
          </w:p>
          <w:p w14:paraId="49B31DB0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</w:t>
            </w:r>
            <w:proofErr w:type="spellStart"/>
            <w:r>
              <w:rPr>
                <w:rFonts w:eastAsia="Arial"/>
                <w:sz w:val="20"/>
                <w:szCs w:val="20"/>
                <w:lang w:eastAsia="hi-IN" w:bidi="hi-IN"/>
              </w:rPr>
              <w:t>Кадыкина</w:t>
            </w:r>
            <w:proofErr w:type="spellEnd"/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Н. В., выд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ан 02.07.2013</w:t>
            </w:r>
          </w:p>
          <w:p w14:paraId="7786D774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Кадастровый паспорт земельного участка, № 2343/12/13-594319, выдан 11.07.2013, Филиал</w:t>
            </w:r>
          </w:p>
          <w:p w14:paraId="588A8C23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федерального государственного бюджетного учреждения "Федеральная кадастровая палата»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41CA16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Земли населенных пунктов</w:t>
            </w:r>
          </w:p>
          <w:p w14:paraId="78DB804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5000 +/- 25</w:t>
            </w:r>
          </w:p>
          <w:p w14:paraId="562EF50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proofErr w:type="spellStart"/>
            <w:proofErr w:type="gramStart"/>
            <w:r>
              <w:rPr>
                <w:rFonts w:eastAsia="Arial"/>
                <w:sz w:val="20"/>
                <w:szCs w:val="20"/>
                <w:lang w:eastAsia="hi-IN" w:bidi="hi-IN"/>
              </w:rPr>
              <w:t>кв.м</w:t>
            </w:r>
            <w:proofErr w:type="spellEnd"/>
            <w:proofErr w:type="gramEnd"/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27A07F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217900,00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E8FADE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101CD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A3013F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179CD3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F529A4" w14:paraId="63718A38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D01C2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1.11.2.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D628F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(территории) общего пользования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5A85F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14:paraId="29EE69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адрес ориентира: Краснодарский край, р-н. Гулькевичский, с. Николенское, ул. Октябрьская.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B75131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</w:t>
            </w:r>
            <w:r>
              <w:rPr>
                <w:sz w:val="20"/>
                <w:szCs w:val="20"/>
              </w:rPr>
              <w:t>8:332</w:t>
            </w:r>
          </w:p>
          <w:p w14:paraId="3A455D8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(29.01.2020)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C6CE8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3EED6A4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35140FB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5DAB05F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050FC61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Николенское сельское поселение ОКТМО </w:t>
            </w:r>
          </w:p>
          <w:p w14:paraId="1220F14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213ED99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Постоянное (бессрочное) пользование</w:t>
            </w:r>
          </w:p>
          <w:p w14:paraId="718EDCBF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23:06:1002008:332-23/015/2020-1</w:t>
            </w:r>
          </w:p>
          <w:p w14:paraId="14B783A6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11.06.2020 15:43:02</w:t>
            </w:r>
          </w:p>
          <w:p w14:paraId="1DB98E0A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Постановление администрации муниципального образования Гулькевичский район,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№ 620, выдан</w:t>
            </w:r>
          </w:p>
          <w:p w14:paraId="14D45130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30.04.2020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360921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303B5A9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3984 +/- 22 </w:t>
            </w:r>
            <w:proofErr w:type="spellStart"/>
            <w:proofErr w:type="gramStart"/>
            <w:r>
              <w:rPr>
                <w:rFonts w:eastAsia="Arial"/>
                <w:sz w:val="20"/>
                <w:szCs w:val="20"/>
                <w:lang w:eastAsia="hi-IN" w:bidi="hi-IN"/>
              </w:rPr>
              <w:t>кв.м</w:t>
            </w:r>
            <w:proofErr w:type="spellEnd"/>
            <w:proofErr w:type="gramEnd"/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0FC0A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60118.56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75F9AE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C6FCC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DBCB6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8175DA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F529A4" w14:paraId="11002500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35F77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1.11.3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64645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участок (для содержания и обслуживания кладбища)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BBFFD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14:paraId="53540A6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адрес ориентира: примерно в 1015 м. от ориентира по направлению на северо-запад, наименование</w:t>
            </w:r>
          </w:p>
          <w:p w14:paraId="5A1F97C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ориентира: пересечение улиц Пионерская и Школьная, почтовый адрес ориентира: Краснодарский край,</w:t>
            </w:r>
          </w:p>
          <w:p w14:paraId="3969D64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Гулькевичский район, х. Булгаков.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CD51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23:06:1001000:359</w:t>
            </w:r>
          </w:p>
          <w:p w14:paraId="2C4DA9D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(31.01.201</w:t>
            </w:r>
            <w:r>
              <w:rPr>
                <w:sz w:val="20"/>
                <w:szCs w:val="20"/>
                <w:lang w:val="en-US"/>
              </w:rPr>
              <w:t>4)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F4A7E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Николенское сельское поселение Гулькевичского района</w:t>
            </w:r>
          </w:p>
          <w:p w14:paraId="6DD9F30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2329019640, КПП</w:t>
            </w:r>
          </w:p>
          <w:p w14:paraId="5D4D308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232901001,</w:t>
            </w:r>
          </w:p>
          <w:p w14:paraId="754B94E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1052316363802</w:t>
            </w:r>
          </w:p>
          <w:p w14:paraId="6F9CC81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3A78C33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03613425101 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5BCD5A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Собственность</w:t>
            </w:r>
          </w:p>
          <w:p w14:paraId="35E1B66F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23:06:1001000:359-23/015/2017-1</w:t>
            </w:r>
          </w:p>
          <w:p w14:paraId="76C75D59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18.08.2017 09:39:46</w:t>
            </w:r>
          </w:p>
          <w:p w14:paraId="39A5C019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Акт передачи муниципального имущества муниципального образования Гулькевичский район</w:t>
            </w:r>
          </w:p>
          <w:p w14:paraId="26C74537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вновь </w:t>
            </w:r>
            <w:proofErr w:type="spellStart"/>
            <w:r>
              <w:rPr>
                <w:rFonts w:eastAsia="Arial"/>
                <w:sz w:val="20"/>
                <w:szCs w:val="20"/>
                <w:lang w:eastAsia="hi-IN" w:bidi="hi-IN"/>
              </w:rPr>
              <w:t>образованнному</w:t>
            </w:r>
            <w:proofErr w:type="spellEnd"/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Николенскому сельскому поселению Гулькевичского района, выдан</w:t>
            </w:r>
          </w:p>
          <w:p w14:paraId="45E509D7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</w:t>
            </w:r>
            <w:r>
              <w:rPr>
                <w:rFonts w:eastAsia="Arial"/>
                <w:sz w:val="20"/>
                <w:szCs w:val="20"/>
                <w:lang w:val="en-US" w:eastAsia="hi-IN" w:bidi="hi-IN"/>
              </w:rPr>
              <w:t>20.11.2006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60758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сельскохозяйственного назначения</w:t>
            </w:r>
          </w:p>
          <w:p w14:paraId="2DFC5EA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7418 +/- 754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57BA5FC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"Ритуальная деятельность: размещение кладбищ, крематориев и мест захоронения; размещение</w:t>
            </w:r>
          </w:p>
          <w:p w14:paraId="57747E7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соответствую</w:t>
            </w:r>
            <w:r>
              <w:rPr>
                <w:sz w:val="20"/>
                <w:szCs w:val="20"/>
                <w:lang w:val="en-US"/>
              </w:rPr>
              <w:t>щих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культовых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сооружений</w:t>
            </w:r>
            <w:proofErr w:type="spellEnd"/>
            <w:r>
              <w:rPr>
                <w:sz w:val="20"/>
                <w:szCs w:val="20"/>
                <w:lang w:val="en-US"/>
              </w:rPr>
              <w:t>"</w:t>
            </w:r>
          </w:p>
          <w:p w14:paraId="13D5D49C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lang w:val="en-US"/>
              </w:rPr>
            </w:pPr>
          </w:p>
          <w:p w14:paraId="7EB74B2D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CC07E4" w14:textId="77777777" w:rsidR="00180BBE" w:rsidRDefault="00A673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111937.62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578A2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5AAE5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DFFD3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--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80272E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F529A4" w14:paraId="55819E65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2D24A6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1.11.4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7D3A3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(для размещения площадок для занятий спортом)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8A797B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Краснодарский край, Гулькевичский район, с. Николенское, ул. Олимпийская</w:t>
            </w:r>
          </w:p>
          <w:p w14:paraId="67303AC8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763FA5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23:06:1002011:622</w:t>
            </w:r>
          </w:p>
          <w:p w14:paraId="404BF7D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(03.10.2024)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6C86B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Николенское сельское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поселение Гулькевичского района</w:t>
            </w:r>
          </w:p>
          <w:p w14:paraId="3678154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37D4607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698586C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428F659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Краснодарский край, Гулькевичский район, Николенское сельское поселение ОКТМО </w:t>
            </w:r>
          </w:p>
          <w:p w14:paraId="3D6F4C7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F698BD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Собственность</w:t>
            </w:r>
          </w:p>
          <w:p w14:paraId="5C4E45ED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23:06:1002011:622-23/259/2024-1</w:t>
            </w:r>
          </w:p>
          <w:p w14:paraId="76195F5E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03.10.2024 18:04:08</w:t>
            </w:r>
          </w:p>
          <w:p w14:paraId="3B1AF33E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Постановление администрации Николенского сельского поселения Гулькевичского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района, № 18,</w:t>
            </w:r>
          </w:p>
          <w:p w14:paraId="71D46F61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выдан 28.02.2020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C98B3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Земли населенных пунктов,</w:t>
            </w:r>
          </w:p>
          <w:p w14:paraId="41BD00D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площадки для занятий спортом,</w:t>
            </w:r>
          </w:p>
          <w:p w14:paraId="58D793C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площадь</w:t>
            </w:r>
          </w:p>
          <w:p w14:paraId="40CBAF3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41660 +/- 71</w:t>
            </w:r>
          </w:p>
          <w:p w14:paraId="7DC1BE6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proofErr w:type="spellStart"/>
            <w:r>
              <w:rPr>
                <w:rFonts w:eastAsia="Arial"/>
                <w:sz w:val="20"/>
                <w:szCs w:val="20"/>
                <w:lang w:eastAsia="hi-IN" w:bidi="hi-IN"/>
              </w:rPr>
              <w:t>кв.м</w:t>
            </w:r>
            <w:proofErr w:type="spellEnd"/>
            <w:r>
              <w:rPr>
                <w:rFonts w:eastAsia="Arial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B200B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1733056,00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D2F04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57E42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D86D4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5E5372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F529A4" w14:paraId="6D718842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DF982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1.11.5.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DD6E1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(для обслуживания и содержания братской могилы)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3537CF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Краснодарский край, р-н Гулькевичский, примерно в 525 м. от ориентира по направлению на северо-</w:t>
            </w:r>
          </w:p>
          <w:p w14:paraId="44ED114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восток. Наименование ориентира: пересечение ул. Октябрьская и ул. Олимпийская. Почтовый адрес</w:t>
            </w:r>
          </w:p>
          <w:p w14:paraId="1ED5DC6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ориентира: Краснодарский край, Гулькевичский район, с. Николенское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0E050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23:06:1002008:274</w:t>
            </w:r>
          </w:p>
          <w:p w14:paraId="0D74FFB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(29.07.2013)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69284D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7DFF215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3FAFF74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5CAD45D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7E5E13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5C81B31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D43BC0F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Собственность</w:t>
            </w:r>
          </w:p>
          <w:p w14:paraId="2A92868F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23-23/015-23/015/801/2015-9272/1</w:t>
            </w:r>
          </w:p>
          <w:p w14:paraId="24CA89F7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21.12.2015 16:45:51</w:t>
            </w:r>
          </w:p>
          <w:p w14:paraId="22D6DFF5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Акт муниципального имущества муниципального образования Гулькевичский район вновь</w:t>
            </w:r>
          </w:p>
          <w:p w14:paraId="76C157DE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образованному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Николенскому сельскому поселению Гулькевичского района, выдан 20.11.2006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3811E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пунктов,</w:t>
            </w:r>
          </w:p>
          <w:p w14:paraId="4926A9F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площадь</w:t>
            </w:r>
          </w:p>
          <w:p w14:paraId="7254D4E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41 +/- 2 </w:t>
            </w:r>
            <w:proofErr w:type="spellStart"/>
            <w:r>
              <w:rPr>
                <w:rFonts w:eastAsia="Arial"/>
                <w:sz w:val="20"/>
                <w:szCs w:val="20"/>
                <w:lang w:eastAsia="hi-IN" w:bidi="hi-IN"/>
              </w:rPr>
              <w:t>кв.м</w:t>
            </w:r>
            <w:proofErr w:type="spellEnd"/>
            <w:r>
              <w:rPr>
                <w:rFonts w:eastAsia="Arial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B78D2D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618.69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3CBCF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29770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C7ABE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A1A490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F529A4" w14:paraId="068F018E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D783A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1.11.6.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E179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(для обслуживания и функционирования здания центральной котельной)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10A35F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14:paraId="17079DE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адрес ориентира: Краснодарский край, р-н Гулькевичский, с/п Николенское, с. Николенское, ул. Мира, 1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А.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516CD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23:06:1002001:319</w:t>
            </w:r>
          </w:p>
          <w:p w14:paraId="1A42604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(02.03.2012)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9CB38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ление Гулькевичского района</w:t>
            </w:r>
          </w:p>
          <w:p w14:paraId="389FCBD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655C88E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29FC881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2</w:t>
            </w:r>
          </w:p>
          <w:p w14:paraId="57FDBE7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7F74025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233EBE9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Собственность</w:t>
            </w:r>
          </w:p>
          <w:p w14:paraId="5CEE29DA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23:06:1002001:319-23/015/2018-1</w:t>
            </w:r>
          </w:p>
          <w:p w14:paraId="5A176E42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13.06.2018 10:01:49</w:t>
            </w:r>
          </w:p>
          <w:p w14:paraId="208BBF0B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Договор 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безвозмездной передаче объекта, выдан 02.06.2010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5091B6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0ECCEF0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474 +/- 15</w:t>
            </w:r>
          </w:p>
          <w:p w14:paraId="2C2CDC3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proofErr w:type="spellStart"/>
            <w:r>
              <w:rPr>
                <w:rFonts w:eastAsia="Arial"/>
                <w:sz w:val="20"/>
                <w:szCs w:val="20"/>
                <w:lang w:eastAsia="hi-IN" w:bidi="hi-IN"/>
              </w:rPr>
              <w:t>кв.м</w:t>
            </w:r>
            <w:proofErr w:type="spellEnd"/>
            <w:r>
              <w:rPr>
                <w:rFonts w:eastAsia="Arial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00A08C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40745.04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C003E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6B47F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B390F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9CC1D5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F529A4" w14:paraId="5E0F0574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456741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1.11.7.</w:t>
            </w:r>
          </w:p>
          <w:p w14:paraId="567BF6F8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CBE717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(для обслуживания и содержания мемориала В.И. Ленину)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FDDDD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р-н Гулькевичский, примерно в 520 м. от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ориентира по направлению на северо-</w:t>
            </w:r>
          </w:p>
          <w:p w14:paraId="6633486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восток. Наименование ориентира: пересечение ул. Октябрьская и ул. Олимпийская. Почтовый адрес</w:t>
            </w:r>
          </w:p>
          <w:p w14:paraId="6112FBB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ориентира: Краснодарский край, Гулькевичский район, с. Николенское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32D5F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23:06:1002008:273</w:t>
            </w:r>
          </w:p>
          <w:p w14:paraId="304FFC3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(29.07.2013)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BB69D4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ние Гулькевичского района</w:t>
            </w:r>
          </w:p>
          <w:p w14:paraId="07BCAB5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6C06472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47E48A7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25A1F0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078AB3A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3E9B7B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Собственность</w:t>
            </w:r>
          </w:p>
          <w:p w14:paraId="02DFA0BE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23-23/015-23/015/801/2015-9288/1</w:t>
            </w:r>
          </w:p>
          <w:p w14:paraId="54088129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21.12.2015 18:07:15</w:t>
            </w:r>
          </w:p>
          <w:p w14:paraId="402B2E74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Акт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муниципального имущества муниципального образования Гулькевичский район вновь</w:t>
            </w:r>
          </w:p>
          <w:p w14:paraId="6F1BBF73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образованному Николенскому сельскому поселению Гулькевичского района, выдан 20.11.2006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48809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77CA09F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64 +/- 3</w:t>
            </w:r>
          </w:p>
          <w:p w14:paraId="168C832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proofErr w:type="spellStart"/>
            <w:r>
              <w:rPr>
                <w:rFonts w:eastAsia="Arial"/>
                <w:sz w:val="20"/>
                <w:szCs w:val="20"/>
                <w:lang w:eastAsia="hi-IN" w:bidi="hi-IN"/>
              </w:rPr>
              <w:t>кв.м</w:t>
            </w:r>
            <w:proofErr w:type="spellEnd"/>
            <w:r>
              <w:rPr>
                <w:rFonts w:eastAsia="Arial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79164D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965.76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D6398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69334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6E0F8B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FB2811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F529A4" w14:paraId="370516E0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F8180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1.11.8.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BE9E0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Земельный участок (для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содержания и обслуживания кладбища традиционного захоронения)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32F96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14:paraId="71978B2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адрес ориентира: Краснодарский край, примерно в 300 м. от ориентира по направлению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на северо-запад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,</w:t>
            </w:r>
          </w:p>
          <w:p w14:paraId="5DC379F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наименование ориентира - домовладение, почтовый адрес ориентира: ул. Мира, 33, с. Николенское,</w:t>
            </w:r>
          </w:p>
          <w:p w14:paraId="04C087E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Гулькевичский район, Краснодарский край.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82D5AE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23:06:1001000:204</w:t>
            </w:r>
          </w:p>
          <w:p w14:paraId="692B305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(12.09.2012)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A9EB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04C4C56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0BD5551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122EED7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ОГРН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1052316363802</w:t>
            </w:r>
          </w:p>
          <w:p w14:paraId="2D589CF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38EB528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311C59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Собственность</w:t>
            </w:r>
          </w:p>
          <w:p w14:paraId="6F196B01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23:06:1001000:204-23/015/2017-1</w:t>
            </w:r>
          </w:p>
          <w:p w14:paraId="66F8709B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15.03.2017 17:47:24</w:t>
            </w:r>
          </w:p>
          <w:p w14:paraId="2694783C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Акт передачи муниципального имущества муниципального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образования Гу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лькевичский район</w:t>
            </w:r>
          </w:p>
          <w:p w14:paraId="36C8D5DD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вновь образованному Николенскому сельскому поселению Гулькевичского района, выдан 20.11.2006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2D7B5C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Земли населенных пунктов</w:t>
            </w:r>
          </w:p>
          <w:p w14:paraId="1865CCD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38000 +/- 136 </w:t>
            </w:r>
          </w:p>
          <w:p w14:paraId="51C13F3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кв. м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DA25F0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573420,0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2508D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D0932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8A9BC0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29EF40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F529A4" w14:paraId="702D768E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70DD4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1.11.9.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6B742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Земельный участок (территории) общего пользования: размещение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объектов улично-дорожной сети, автомобильных дорог и пешеходных тротуаров в границах населенных пунктов, пешеходных переходов,</w:t>
            </w:r>
          </w:p>
          <w:p w14:paraId="3754659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набережных, береговых полос водных объектов общего пользования, скверов, бульваров,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площадей,</w:t>
            </w:r>
          </w:p>
          <w:p w14:paraId="42E5B4F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проездов, малых архитектурных фор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м благоустройства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596797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Местоположение установлено относительно ориентира, расположенного в границах участка. Почтовый</w:t>
            </w:r>
          </w:p>
          <w:p w14:paraId="015BA50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адрес ориентира: Краснодарский край, р-н. Гулькевичский, с. Николенское.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CFFB4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23:06:1002008:334</w:t>
            </w:r>
          </w:p>
          <w:p w14:paraId="33D77DE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(15.05.2020)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93DED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Николенское сельское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поселение Гулькевичского района</w:t>
            </w:r>
          </w:p>
          <w:p w14:paraId="1AD8B82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071E303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2C2BE18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2A78D3F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6D04BCE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66EF93F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Постоянное (бессрочное) пользование</w:t>
            </w:r>
          </w:p>
          <w:p w14:paraId="2A5CD070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23:06:1002008:334-23/259/2020-1</w:t>
            </w:r>
          </w:p>
          <w:p w14:paraId="3D8E2773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28.12.2020 12:49:55</w:t>
            </w:r>
          </w:p>
          <w:p w14:paraId="1EC6AC06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Постановление администрации муниципального образования Гулькевичский район, № 1668, выдан</w:t>
            </w:r>
          </w:p>
          <w:p w14:paraId="69D0275F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06.11.2020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2E7220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308D77B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7415 +/- 30</w:t>
            </w:r>
          </w:p>
          <w:p w14:paraId="71835F5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кв. м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7ECB7A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111892.35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4DC2F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3CE33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BE5368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6AB84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F529A4" w14:paraId="2C148A70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BDC683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1.11.10.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96978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Земельный участок (для </w:t>
            </w:r>
            <w:r>
              <w:rPr>
                <w:sz w:val="20"/>
                <w:szCs w:val="20"/>
              </w:rPr>
              <w:t>обслуживания и функционирования дороги)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470BCC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352172, Краснодарский край, р-н Гулькевичский, с Николенское, дорога между ул. Заречная, и ул.</w:t>
            </w:r>
          </w:p>
          <w:p w14:paraId="3940D9B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Октябрьская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E208D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23:06:0000000:2474</w:t>
            </w:r>
          </w:p>
          <w:p w14:paraId="07EC5F4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(07.05.2021)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67B56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0AA62A4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23B17A3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901001,</w:t>
            </w:r>
          </w:p>
          <w:p w14:paraId="6AA9F98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15D590D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120EEF1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4D55A8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Постоянное (бессрочное) пользование</w:t>
            </w:r>
          </w:p>
          <w:p w14:paraId="27DBF702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23:06:0000000:2474-23/259/2023-3</w:t>
            </w:r>
          </w:p>
          <w:p w14:paraId="03E9ADCF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16.08.2023 16:03:04</w:t>
            </w:r>
          </w:p>
          <w:p w14:paraId="2F5F3AC7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Постановление администрации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муниципального образования Гулькевичский район, № 982, выдан</w:t>
            </w:r>
          </w:p>
          <w:p w14:paraId="61F650B1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28.07.2023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28503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45999E2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4314 +/- 23</w:t>
            </w:r>
          </w:p>
          <w:p w14:paraId="4182774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кв. м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525FA7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24158.4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0678C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C534F9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20442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7E30A7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F529A4" w14:paraId="3413DDD5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2098F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1.11.11.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9852C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(для обслуживания и функционирования дороги)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ABA3F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с.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Николенское, пер. Свободный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EC48B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23:06:1002015:835</w:t>
            </w:r>
          </w:p>
          <w:p w14:paraId="06BDD2C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(07.05.2021)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544F6A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21B7E34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2696D68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03B0308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1941F20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Краснодарски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й край, Гулькевичский район, Николенское сельское поселение ОКТМО </w:t>
            </w:r>
          </w:p>
          <w:p w14:paraId="6030E88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  <w:p w14:paraId="3B4C2842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6BC4DA1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Постоянное (бессрочное) пользование</w:t>
            </w:r>
          </w:p>
          <w:p w14:paraId="00FAC83F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23:06:1002015:835-23/259/2023-3</w:t>
            </w:r>
          </w:p>
          <w:p w14:paraId="7F018326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15.08.2023 15:40:24</w:t>
            </w:r>
          </w:p>
          <w:p w14:paraId="3903B8C3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Постановление администрации муниципального образования Гулькевичский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район, № 981, выдан</w:t>
            </w:r>
          </w:p>
          <w:p w14:paraId="73B15180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28.07.2023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8FD43F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Земли населенных пунктов</w:t>
            </w:r>
          </w:p>
          <w:p w14:paraId="03AA116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3381 +/- 20</w:t>
            </w:r>
          </w:p>
          <w:p w14:paraId="7490A06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кв. м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B67321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51695.49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F8802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858569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FFC32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1EE0A7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F529A4" w14:paraId="330824CE" w14:textId="77777777" w:rsidTr="00040225">
        <w:trPr>
          <w:jc w:val="center"/>
        </w:trPr>
        <w:tc>
          <w:tcPr>
            <w:tcW w:w="26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0F2D7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1.11.12.</w:t>
            </w:r>
          </w:p>
        </w:tc>
        <w:tc>
          <w:tcPr>
            <w:tcW w:w="4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4EFD5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(для обслуживания и функционирования дороги)</w:t>
            </w:r>
          </w:p>
        </w:tc>
        <w:tc>
          <w:tcPr>
            <w:tcW w:w="8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5AB60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Краснодарский край, Гулькевичский район, с. Николенское, дорога между ул. Набережная и ул.</w:t>
            </w:r>
          </w:p>
          <w:p w14:paraId="3659389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Октябрьская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551637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23:06:0000000:2475</w:t>
            </w:r>
          </w:p>
          <w:p w14:paraId="17DDA24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(07.05.2021)</w:t>
            </w:r>
          </w:p>
        </w:tc>
        <w:tc>
          <w:tcPr>
            <w:tcW w:w="46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776C6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Николенское сельское поселение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  <w:p w14:paraId="3685B5B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4298ACE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762D228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3C93943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2CA6221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60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9BE81E0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Постоянное (бессрочное) пользование</w:t>
            </w:r>
          </w:p>
          <w:p w14:paraId="1C8974B9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23:06:0000000:2475-23/259/2023-3</w:t>
            </w:r>
          </w:p>
          <w:p w14:paraId="53F41F02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16.08.2023 16:06:03</w:t>
            </w:r>
          </w:p>
          <w:p w14:paraId="087CE501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Постановление администрации муниципального образования Гулькевичский район, № 983, выдан</w:t>
            </w:r>
          </w:p>
          <w:p w14:paraId="7C7729C4" w14:textId="77777777" w:rsidR="00180BBE" w:rsidRDefault="00A67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28.07.2023</w:t>
            </w:r>
          </w:p>
        </w:tc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A955D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028A3AB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2480 +/- 17 кв. м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FC4C4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13888,0</w:t>
            </w:r>
          </w:p>
        </w:tc>
        <w:tc>
          <w:tcPr>
            <w:tcW w:w="32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076E6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2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22523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8BA35B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--</w:t>
            </w:r>
          </w:p>
        </w:tc>
        <w:tc>
          <w:tcPr>
            <w:tcW w:w="3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AAABC5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</w:tbl>
    <w:p w14:paraId="2BEDB0BB" w14:textId="77777777" w:rsidR="00180BBE" w:rsidRDefault="00180BBE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eastAsia="hi-IN" w:bidi="hi-IN"/>
        </w:rPr>
      </w:pPr>
    </w:p>
    <w:p w14:paraId="58A1C20F" w14:textId="77777777" w:rsidR="00180BBE" w:rsidRDefault="00A673A6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  <w:r>
        <w:rPr>
          <w:rFonts w:eastAsia="Arial"/>
          <w:b/>
          <w:sz w:val="28"/>
          <w:szCs w:val="28"/>
          <w:lang w:eastAsia="hi-IN" w:bidi="hi-IN"/>
        </w:rPr>
        <w:t xml:space="preserve">Подраздел 1.2. Сведения о зданиях, сооружениях, объектах незавершенного строительства, </w:t>
      </w:r>
    </w:p>
    <w:p w14:paraId="509EA844" w14:textId="77777777" w:rsidR="00180BBE" w:rsidRDefault="00A673A6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  <w:r>
        <w:rPr>
          <w:rFonts w:eastAsia="Arial"/>
          <w:b/>
          <w:sz w:val="28"/>
          <w:szCs w:val="28"/>
          <w:lang w:eastAsia="hi-IN" w:bidi="hi-IN"/>
        </w:rPr>
        <w:t>единых недвижимых комплексах и иных объектах, отнесенных законом к недвижимости</w:t>
      </w:r>
    </w:p>
    <w:p w14:paraId="71AA2B57" w14:textId="77777777" w:rsidR="00180BBE" w:rsidRDefault="00180BBE">
      <w:pPr>
        <w:jc w:val="center"/>
      </w:pPr>
    </w:p>
    <w:tbl>
      <w:tblPr>
        <w:tblStyle w:val="af3"/>
        <w:tblW w:w="14796" w:type="dxa"/>
        <w:tblLayout w:type="fixed"/>
        <w:tblLook w:val="04A0" w:firstRow="1" w:lastRow="0" w:firstColumn="1" w:lastColumn="0" w:noHBand="0" w:noVBand="1"/>
      </w:tblPr>
      <w:tblGrid>
        <w:gridCol w:w="713"/>
        <w:gridCol w:w="548"/>
        <w:gridCol w:w="875"/>
        <w:gridCol w:w="714"/>
        <w:gridCol w:w="993"/>
        <w:gridCol w:w="995"/>
        <w:gridCol w:w="945"/>
        <w:gridCol w:w="930"/>
        <w:gridCol w:w="1192"/>
        <w:gridCol w:w="992"/>
        <w:gridCol w:w="709"/>
        <w:gridCol w:w="1228"/>
        <w:gridCol w:w="709"/>
        <w:gridCol w:w="708"/>
        <w:gridCol w:w="737"/>
        <w:gridCol w:w="904"/>
        <w:gridCol w:w="904"/>
      </w:tblGrid>
      <w:tr w:rsidR="00180BBE" w14:paraId="73551BD6" w14:textId="77777777">
        <w:tc>
          <w:tcPr>
            <w:tcW w:w="713" w:type="dxa"/>
            <w:vAlign w:val="center"/>
          </w:tcPr>
          <w:p w14:paraId="284DA55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bookmarkStart w:id="0" w:name="_Hlk192060807"/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548" w:type="dxa"/>
            <w:vAlign w:val="center"/>
          </w:tcPr>
          <w:p w14:paraId="45CDA4E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Вид объекта уче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та</w:t>
            </w:r>
          </w:p>
        </w:tc>
        <w:tc>
          <w:tcPr>
            <w:tcW w:w="875" w:type="dxa"/>
            <w:vAlign w:val="center"/>
          </w:tcPr>
          <w:p w14:paraId="7D3BC34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Наименование объекта учета</w:t>
            </w:r>
          </w:p>
        </w:tc>
        <w:tc>
          <w:tcPr>
            <w:tcW w:w="714" w:type="dxa"/>
            <w:vAlign w:val="center"/>
          </w:tcPr>
          <w:p w14:paraId="78C0403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Назначение объекта учета</w:t>
            </w:r>
          </w:p>
        </w:tc>
        <w:tc>
          <w:tcPr>
            <w:tcW w:w="993" w:type="dxa"/>
            <w:vAlign w:val="center"/>
          </w:tcPr>
          <w:p w14:paraId="026C060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Адрес (местоположение) объекта учета (с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указанием кода ОКТМО)</w:t>
            </w:r>
          </w:p>
        </w:tc>
        <w:tc>
          <w:tcPr>
            <w:tcW w:w="995" w:type="dxa"/>
            <w:vAlign w:val="center"/>
          </w:tcPr>
          <w:p w14:paraId="052EF24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Кадастровый номер объекта учета (с датой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присвоения)</w:t>
            </w:r>
          </w:p>
        </w:tc>
        <w:tc>
          <w:tcPr>
            <w:tcW w:w="945" w:type="dxa"/>
            <w:vAlign w:val="center"/>
          </w:tcPr>
          <w:p w14:paraId="7510BA0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Сведения о земельном участке, на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котором расположен объект учета (кадастровый номер, форма собственности, площадь)</w:t>
            </w:r>
          </w:p>
        </w:tc>
        <w:tc>
          <w:tcPr>
            <w:tcW w:w="930" w:type="dxa"/>
            <w:vAlign w:val="center"/>
          </w:tcPr>
          <w:p w14:paraId="1DBD662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Сведения 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правообладателе</w:t>
            </w:r>
          </w:p>
        </w:tc>
        <w:tc>
          <w:tcPr>
            <w:tcW w:w="1192" w:type="dxa"/>
            <w:vAlign w:val="center"/>
          </w:tcPr>
          <w:p w14:paraId="06053CD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Вид вещного права, на основании которого правообла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дателю принадлежит объект учета</w:t>
            </w:r>
          </w:p>
        </w:tc>
        <w:tc>
          <w:tcPr>
            <w:tcW w:w="992" w:type="dxa"/>
            <w:vAlign w:val="center"/>
          </w:tcPr>
          <w:p w14:paraId="11FBC6F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Сведения об основных характеристиках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709" w:type="dxa"/>
            <w:vAlign w:val="center"/>
          </w:tcPr>
          <w:p w14:paraId="030BE64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Инв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ентарный номер объек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та учета</w:t>
            </w:r>
          </w:p>
        </w:tc>
        <w:tc>
          <w:tcPr>
            <w:tcW w:w="1228" w:type="dxa"/>
            <w:vAlign w:val="center"/>
          </w:tcPr>
          <w:p w14:paraId="7A8E7D7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Сведения о стоимости объекта учета</w:t>
            </w:r>
          </w:p>
        </w:tc>
        <w:tc>
          <w:tcPr>
            <w:tcW w:w="709" w:type="dxa"/>
            <w:vAlign w:val="center"/>
          </w:tcPr>
          <w:p w14:paraId="476F731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Сведения об изменениях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708" w:type="dxa"/>
            <w:vAlign w:val="center"/>
          </w:tcPr>
          <w:p w14:paraId="199EAFF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Сведения об установленных в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отношении объекта учета ограничениях (обрем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енениях)</w:t>
            </w:r>
          </w:p>
        </w:tc>
        <w:tc>
          <w:tcPr>
            <w:tcW w:w="737" w:type="dxa"/>
            <w:vAlign w:val="center"/>
          </w:tcPr>
          <w:p w14:paraId="77D2620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Сведения о лице, в пользу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которого установлены ограничения (обременения)</w:t>
            </w:r>
          </w:p>
        </w:tc>
        <w:tc>
          <w:tcPr>
            <w:tcW w:w="904" w:type="dxa"/>
            <w:vAlign w:val="center"/>
          </w:tcPr>
          <w:p w14:paraId="5D08E1E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Сведения об объекте единого недвижимого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комплекса, в том числе: сведения о зданиях, сооружениях, иных вещах, являющихся составляющими единого недвижимого комплекса, сведения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о земельном участке, на котором расположено здание, сооружение</w:t>
            </w:r>
          </w:p>
        </w:tc>
        <w:tc>
          <w:tcPr>
            <w:tcW w:w="904" w:type="dxa"/>
            <w:vAlign w:val="center"/>
          </w:tcPr>
          <w:p w14:paraId="38CEDF3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Иные сведения (при необходимости)</w:t>
            </w:r>
          </w:p>
        </w:tc>
      </w:tr>
      <w:tr w:rsidR="00180BBE" w14:paraId="76C98CFB" w14:textId="77777777">
        <w:tc>
          <w:tcPr>
            <w:tcW w:w="713" w:type="dxa"/>
            <w:vAlign w:val="center"/>
          </w:tcPr>
          <w:p w14:paraId="2319D40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48" w:type="dxa"/>
            <w:vAlign w:val="center"/>
          </w:tcPr>
          <w:p w14:paraId="30E90BE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5" w:type="dxa"/>
            <w:vAlign w:val="center"/>
          </w:tcPr>
          <w:p w14:paraId="777A8F8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4" w:type="dxa"/>
            <w:vAlign w:val="center"/>
          </w:tcPr>
          <w:p w14:paraId="33E2375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14:paraId="0871EF1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5" w:type="dxa"/>
            <w:vAlign w:val="center"/>
          </w:tcPr>
          <w:p w14:paraId="15EDB06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45" w:type="dxa"/>
            <w:vAlign w:val="center"/>
          </w:tcPr>
          <w:p w14:paraId="5A94321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30" w:type="dxa"/>
            <w:vAlign w:val="center"/>
          </w:tcPr>
          <w:p w14:paraId="025330D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92" w:type="dxa"/>
            <w:vAlign w:val="center"/>
          </w:tcPr>
          <w:p w14:paraId="4C858BA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14:paraId="3A4CA1C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28E71AA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28" w:type="dxa"/>
            <w:vAlign w:val="center"/>
          </w:tcPr>
          <w:p w14:paraId="44F707F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Align w:val="center"/>
          </w:tcPr>
          <w:p w14:paraId="53FA1DA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vAlign w:val="center"/>
          </w:tcPr>
          <w:p w14:paraId="3D51222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vAlign w:val="center"/>
          </w:tcPr>
          <w:p w14:paraId="6C97333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04" w:type="dxa"/>
            <w:vAlign w:val="center"/>
          </w:tcPr>
          <w:p w14:paraId="7F95908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04" w:type="dxa"/>
            <w:vAlign w:val="center"/>
          </w:tcPr>
          <w:p w14:paraId="27D6CED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bookmarkEnd w:id="0"/>
      <w:tr w:rsidR="00180BBE" w14:paraId="4354871B" w14:textId="77777777">
        <w:tc>
          <w:tcPr>
            <w:tcW w:w="713" w:type="dxa"/>
            <w:vAlign w:val="center"/>
          </w:tcPr>
          <w:p w14:paraId="56996BAC" w14:textId="77777777" w:rsidR="00180BBE" w:rsidRDefault="00A673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1.12.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48" w:type="dxa"/>
            <w:vAlign w:val="center"/>
          </w:tcPr>
          <w:p w14:paraId="56C483F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4C079CC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Гидротехническое сооружение</w:t>
            </w:r>
          </w:p>
        </w:tc>
        <w:tc>
          <w:tcPr>
            <w:tcW w:w="714" w:type="dxa"/>
            <w:vAlign w:val="center"/>
          </w:tcPr>
          <w:p w14:paraId="5B177143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Сооружение гидротехни</w:t>
            </w:r>
            <w:r>
              <w:rPr>
                <w:rStyle w:val="fontstyle01"/>
                <w:color w:val="auto"/>
              </w:rPr>
              <w:lastRenderedPageBreak/>
              <w:t>ческое</w:t>
            </w:r>
          </w:p>
        </w:tc>
        <w:tc>
          <w:tcPr>
            <w:tcW w:w="993" w:type="dxa"/>
            <w:vAlign w:val="center"/>
          </w:tcPr>
          <w:p w14:paraId="5556C50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Краснодарский край, р-н </w:t>
            </w:r>
            <w:r>
              <w:rPr>
                <w:sz w:val="20"/>
                <w:szCs w:val="20"/>
              </w:rPr>
              <w:t xml:space="preserve">Гулькевичский, </w:t>
            </w:r>
            <w:r>
              <w:rPr>
                <w:sz w:val="20"/>
                <w:szCs w:val="20"/>
              </w:rPr>
              <w:lastRenderedPageBreak/>
              <w:t>с. Николенское</w:t>
            </w:r>
          </w:p>
          <w:p w14:paraId="6D8D71D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7CCECF5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04887380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  <w:lang w:val="en-US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23:06:1002011:269</w:t>
            </w:r>
          </w:p>
          <w:p w14:paraId="24F4FD0C" w14:textId="77777777" w:rsidR="00180BBE" w:rsidRDefault="00A673A6">
            <w:pPr>
              <w:jc w:val="center"/>
              <w:rPr>
                <w:rStyle w:val="fontstyle01"/>
                <w:rFonts w:asciiTheme="minorHAnsi" w:hAnsiTheme="minorHAnsi"/>
                <w:color w:val="auto"/>
                <w:lang w:val="en-US"/>
              </w:rPr>
            </w:pPr>
            <w:r>
              <w:rPr>
                <w:rStyle w:val="fontstyle01"/>
                <w:rFonts w:ascii="Times New Roman" w:hAnsi="Times New Roman"/>
                <w:color w:val="auto"/>
                <w:lang w:val="en-US"/>
              </w:rPr>
              <w:t>(25.11.2013)</w:t>
            </w:r>
          </w:p>
        </w:tc>
        <w:tc>
          <w:tcPr>
            <w:tcW w:w="945" w:type="dxa"/>
            <w:vAlign w:val="center"/>
          </w:tcPr>
          <w:p w14:paraId="659C70ED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3DA51D7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55B4290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Собственность</w:t>
            </w:r>
          </w:p>
          <w:p w14:paraId="7B9760A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23:06:1002011:269-</w:t>
            </w:r>
            <w:r>
              <w:rPr>
                <w:sz w:val="20"/>
                <w:szCs w:val="20"/>
              </w:rPr>
              <w:lastRenderedPageBreak/>
              <w:t>23/015/2017-2</w:t>
            </w:r>
          </w:p>
          <w:p w14:paraId="729F983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01.12.2017 13:14:19</w:t>
            </w:r>
          </w:p>
          <w:p w14:paraId="3C55716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</w:t>
            </w:r>
            <w:r>
              <w:rPr>
                <w:sz w:val="20"/>
                <w:szCs w:val="20"/>
              </w:rPr>
              <w:t>Гулькевичского районного суда Краснодарского края к делу №2-2313/2016, выдан</w:t>
            </w:r>
          </w:p>
          <w:p w14:paraId="58B64DAD" w14:textId="77777777" w:rsidR="00180BBE" w:rsidRDefault="00A673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21.12.2016</w:t>
            </w:r>
          </w:p>
        </w:tc>
        <w:tc>
          <w:tcPr>
            <w:tcW w:w="992" w:type="dxa"/>
            <w:vAlign w:val="center"/>
          </w:tcPr>
          <w:p w14:paraId="64CEDB43" w14:textId="77777777" w:rsidR="00180BBE" w:rsidRDefault="00A673A6">
            <w:pPr>
              <w:ind w:left="7"/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lastRenderedPageBreak/>
              <w:t xml:space="preserve">Площадь: общая 245 </w:t>
            </w:r>
            <w:proofErr w:type="spellStart"/>
            <w:proofErr w:type="gramStart"/>
            <w:r>
              <w:rPr>
                <w:rStyle w:val="fontstyle01"/>
                <w:color w:val="auto"/>
              </w:rPr>
              <w:t>кв.м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14:paraId="6EBE7C05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1CA8AE20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187957.27</w:t>
            </w:r>
          </w:p>
        </w:tc>
        <w:tc>
          <w:tcPr>
            <w:tcW w:w="709" w:type="dxa"/>
            <w:vAlign w:val="center"/>
          </w:tcPr>
          <w:p w14:paraId="0E2CC11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65F8636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050B1EC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16A9358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747839F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55C18069" w14:textId="77777777">
        <w:tc>
          <w:tcPr>
            <w:tcW w:w="713" w:type="dxa"/>
            <w:vAlign w:val="center"/>
          </w:tcPr>
          <w:p w14:paraId="109CD9A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1.12.2</w:t>
            </w:r>
          </w:p>
        </w:tc>
        <w:tc>
          <w:tcPr>
            <w:tcW w:w="548" w:type="dxa"/>
            <w:vAlign w:val="center"/>
          </w:tcPr>
          <w:p w14:paraId="6C56651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4971B8A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Гидротехническое сооружение</w:t>
            </w:r>
          </w:p>
        </w:tc>
        <w:tc>
          <w:tcPr>
            <w:tcW w:w="714" w:type="dxa"/>
            <w:vAlign w:val="center"/>
          </w:tcPr>
          <w:p w14:paraId="2AC63557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Сооружение гидротехническое</w:t>
            </w:r>
          </w:p>
        </w:tc>
        <w:tc>
          <w:tcPr>
            <w:tcW w:w="993" w:type="dxa"/>
            <w:vAlign w:val="center"/>
          </w:tcPr>
          <w:p w14:paraId="76E0D3A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Краснодарский край, р-н </w:t>
            </w:r>
            <w:r>
              <w:rPr>
                <w:sz w:val="20"/>
                <w:szCs w:val="20"/>
              </w:rPr>
              <w:t>Гулькевичский, с. Николенское</w:t>
            </w:r>
          </w:p>
          <w:p w14:paraId="2A24F8C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10F90D7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6AB56FE2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23:06:0000000:539</w:t>
            </w:r>
          </w:p>
          <w:p w14:paraId="3D8582CA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(25.11.2013)</w:t>
            </w:r>
          </w:p>
        </w:tc>
        <w:tc>
          <w:tcPr>
            <w:tcW w:w="945" w:type="dxa"/>
            <w:vAlign w:val="center"/>
          </w:tcPr>
          <w:p w14:paraId="45F757F3" w14:textId="77777777" w:rsidR="00180BBE" w:rsidRDefault="00A673A6">
            <w:pPr>
              <w:jc w:val="center"/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3CF5D39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2056209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232C12F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23:06:0000000:539-23/015/2017-2</w:t>
            </w:r>
          </w:p>
          <w:p w14:paraId="4251076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01.12.2017 13:30:04</w:t>
            </w:r>
          </w:p>
          <w:p w14:paraId="3DC2A77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</w:t>
            </w:r>
            <w:r>
              <w:rPr>
                <w:sz w:val="20"/>
                <w:szCs w:val="20"/>
              </w:rPr>
              <w:t>Гулькевичского районного суда Краснодарского края, выдан 21.12.2016</w:t>
            </w:r>
          </w:p>
        </w:tc>
        <w:tc>
          <w:tcPr>
            <w:tcW w:w="992" w:type="dxa"/>
            <w:vAlign w:val="center"/>
          </w:tcPr>
          <w:p w14:paraId="6FA02E44" w14:textId="77777777" w:rsidR="00180BBE" w:rsidRDefault="00A673A6">
            <w:pPr>
              <w:ind w:left="7"/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 xml:space="preserve">Площадь: общая 1038 </w:t>
            </w:r>
            <w:proofErr w:type="spellStart"/>
            <w:r>
              <w:rPr>
                <w:rStyle w:val="fontstyle01"/>
                <w:color w:val="auto"/>
              </w:rPr>
              <w:t>кв.м</w:t>
            </w:r>
            <w:proofErr w:type="spellEnd"/>
            <w:r>
              <w:rPr>
                <w:rStyle w:val="fontstyle01"/>
                <w:color w:val="auto"/>
              </w:rPr>
              <w:t>.</w:t>
            </w:r>
          </w:p>
        </w:tc>
        <w:tc>
          <w:tcPr>
            <w:tcW w:w="709" w:type="dxa"/>
            <w:vAlign w:val="center"/>
          </w:tcPr>
          <w:p w14:paraId="6F1BC7F5" w14:textId="77777777" w:rsidR="00180BBE" w:rsidRDefault="00A673A6">
            <w:pPr>
              <w:jc w:val="center"/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17D2F984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796325.09</w:t>
            </w:r>
          </w:p>
        </w:tc>
        <w:tc>
          <w:tcPr>
            <w:tcW w:w="709" w:type="dxa"/>
            <w:vAlign w:val="center"/>
          </w:tcPr>
          <w:p w14:paraId="13BB0C0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09C84E0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6466C10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5507285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EA4724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6D2FD799" w14:textId="77777777">
        <w:tc>
          <w:tcPr>
            <w:tcW w:w="713" w:type="dxa"/>
            <w:vAlign w:val="center"/>
          </w:tcPr>
          <w:p w14:paraId="52D3F5F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1.12.3</w:t>
            </w:r>
          </w:p>
        </w:tc>
        <w:tc>
          <w:tcPr>
            <w:tcW w:w="548" w:type="dxa"/>
            <w:vAlign w:val="center"/>
          </w:tcPr>
          <w:p w14:paraId="2891117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культурного нас</w:t>
            </w:r>
            <w:r>
              <w:rPr>
                <w:sz w:val="20"/>
                <w:szCs w:val="20"/>
              </w:rPr>
              <w:lastRenderedPageBreak/>
              <w:t>ледия</w:t>
            </w:r>
          </w:p>
        </w:tc>
        <w:tc>
          <w:tcPr>
            <w:tcW w:w="875" w:type="dxa"/>
            <w:vAlign w:val="center"/>
          </w:tcPr>
          <w:p w14:paraId="605846F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Сооружения, назначение: иное сооружение (братск</w:t>
            </w:r>
            <w:r>
              <w:rPr>
                <w:sz w:val="20"/>
                <w:szCs w:val="20"/>
              </w:rPr>
              <w:lastRenderedPageBreak/>
              <w:t>ая могила)</w:t>
            </w:r>
          </w:p>
        </w:tc>
        <w:tc>
          <w:tcPr>
            <w:tcW w:w="714" w:type="dxa"/>
            <w:vAlign w:val="center"/>
          </w:tcPr>
          <w:p w14:paraId="35A857AA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Иное сооружение (братская могила)</w:t>
            </w:r>
          </w:p>
        </w:tc>
        <w:tc>
          <w:tcPr>
            <w:tcW w:w="993" w:type="dxa"/>
            <w:vAlign w:val="center"/>
          </w:tcPr>
          <w:p w14:paraId="5070640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Краснодарский край, р-н Гулькевичский, с. Николенское, ул. </w:t>
            </w:r>
            <w:r>
              <w:rPr>
                <w:sz w:val="20"/>
                <w:szCs w:val="20"/>
              </w:rPr>
              <w:lastRenderedPageBreak/>
              <w:t>Октябрьская, д. 76</w:t>
            </w:r>
          </w:p>
          <w:p w14:paraId="3FE9FD9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1637E2F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35356268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23:06:1002008:307</w:t>
            </w:r>
          </w:p>
          <w:p w14:paraId="790BA94C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(23.12.2013)</w:t>
            </w:r>
          </w:p>
        </w:tc>
        <w:tc>
          <w:tcPr>
            <w:tcW w:w="945" w:type="dxa"/>
            <w:vAlign w:val="center"/>
          </w:tcPr>
          <w:p w14:paraId="4F6ABAF3" w14:textId="77777777" w:rsidR="00180BBE" w:rsidRDefault="00A673A6">
            <w:pPr>
              <w:jc w:val="center"/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4C92DD4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Муниципальное образование Николенское сельское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1EDC0B6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Собственность</w:t>
            </w:r>
          </w:p>
          <w:p w14:paraId="7AAE6C8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23-23-15/2007/2014-449</w:t>
            </w:r>
          </w:p>
          <w:p w14:paraId="46BB96C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25.06.2014 19:55:33</w:t>
            </w:r>
          </w:p>
          <w:p w14:paraId="2361AF5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lastRenderedPageBreak/>
              <w:t>муниципального имущества муниципального образования Гулькевичский район вновь</w:t>
            </w:r>
          </w:p>
          <w:p w14:paraId="3941022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образованному Николенскому сельскому поселению Гулькевичского района, выдан 20.11.2006</w:t>
            </w:r>
          </w:p>
        </w:tc>
        <w:tc>
          <w:tcPr>
            <w:tcW w:w="992" w:type="dxa"/>
            <w:vAlign w:val="center"/>
          </w:tcPr>
          <w:p w14:paraId="0DFC85F0" w14:textId="77777777" w:rsidR="00180BBE" w:rsidRDefault="00A673A6">
            <w:pPr>
              <w:ind w:left="7"/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lastRenderedPageBreak/>
              <w:t xml:space="preserve">Площадь: общая 8.8 </w:t>
            </w:r>
            <w:proofErr w:type="spellStart"/>
            <w:r>
              <w:rPr>
                <w:rStyle w:val="fontstyle01"/>
                <w:color w:val="auto"/>
              </w:rPr>
              <w:t>кв.м</w:t>
            </w:r>
            <w:proofErr w:type="spellEnd"/>
            <w:r>
              <w:rPr>
                <w:rStyle w:val="fontstyle01"/>
                <w:color w:val="auto"/>
              </w:rPr>
              <w:t>.</w:t>
            </w:r>
          </w:p>
        </w:tc>
        <w:tc>
          <w:tcPr>
            <w:tcW w:w="709" w:type="dxa"/>
            <w:vAlign w:val="center"/>
          </w:tcPr>
          <w:p w14:paraId="2BAAEDA7" w14:textId="77777777" w:rsidR="00180BBE" w:rsidRDefault="00A673A6">
            <w:pPr>
              <w:jc w:val="center"/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576BF29D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5506.18</w:t>
            </w:r>
          </w:p>
        </w:tc>
        <w:tc>
          <w:tcPr>
            <w:tcW w:w="709" w:type="dxa"/>
            <w:vAlign w:val="center"/>
          </w:tcPr>
          <w:p w14:paraId="63474DC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4180600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4EFD87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3050E9E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2B295F0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5210A76E" w14:textId="77777777">
        <w:tc>
          <w:tcPr>
            <w:tcW w:w="713" w:type="dxa"/>
            <w:vAlign w:val="center"/>
          </w:tcPr>
          <w:p w14:paraId="1CCFF0A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1.12.4</w:t>
            </w:r>
          </w:p>
        </w:tc>
        <w:tc>
          <w:tcPr>
            <w:tcW w:w="548" w:type="dxa"/>
            <w:vAlign w:val="center"/>
          </w:tcPr>
          <w:p w14:paraId="704FE1F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439D0D3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Автомобильная дорога с асфальтовым покрытием</w:t>
            </w:r>
          </w:p>
        </w:tc>
        <w:tc>
          <w:tcPr>
            <w:tcW w:w="714" w:type="dxa"/>
            <w:vAlign w:val="center"/>
          </w:tcPr>
          <w:p w14:paraId="7B109EEA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7.4 сооружения дорожного транспорта</w:t>
            </w:r>
          </w:p>
        </w:tc>
        <w:tc>
          <w:tcPr>
            <w:tcW w:w="993" w:type="dxa"/>
            <w:vAlign w:val="center"/>
          </w:tcPr>
          <w:p w14:paraId="1D42465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Гулькевичский р-н, с. Николенское, ул. Октябрьская</w:t>
            </w:r>
          </w:p>
          <w:p w14:paraId="6CE71FA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47AD701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3526EA9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23:06:1002015:</w:t>
            </w:r>
          </w:p>
          <w:p w14:paraId="696D5C5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</w:t>
            </w:r>
          </w:p>
          <w:p w14:paraId="63B2109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(16.12.2014)</w:t>
            </w:r>
          </w:p>
        </w:tc>
        <w:tc>
          <w:tcPr>
            <w:tcW w:w="945" w:type="dxa"/>
            <w:vAlign w:val="center"/>
          </w:tcPr>
          <w:p w14:paraId="4132B8A9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51E2FC6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18F2F48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3B9C950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23-23/015-23/015/801/2016-11717/2</w:t>
            </w:r>
          </w:p>
          <w:p w14:paraId="7CBEDBB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28.12.2016 19:18:53</w:t>
            </w:r>
          </w:p>
          <w:p w14:paraId="7B4025E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выдан 03.11.2016</w:t>
            </w:r>
          </w:p>
        </w:tc>
        <w:tc>
          <w:tcPr>
            <w:tcW w:w="992" w:type="dxa"/>
            <w:vAlign w:val="center"/>
          </w:tcPr>
          <w:p w14:paraId="42CBDD03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Асфальт, протяженность</w:t>
            </w:r>
          </w:p>
          <w:p w14:paraId="66FA3DD8" w14:textId="77777777" w:rsidR="00180BBE" w:rsidRDefault="00A673A6">
            <w:pPr>
              <w:ind w:left="7"/>
              <w:jc w:val="center"/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550 м.</w:t>
            </w:r>
          </w:p>
        </w:tc>
        <w:tc>
          <w:tcPr>
            <w:tcW w:w="709" w:type="dxa"/>
            <w:vAlign w:val="center"/>
          </w:tcPr>
          <w:p w14:paraId="2923734B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500AC655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1157335.18</w:t>
            </w:r>
          </w:p>
        </w:tc>
        <w:tc>
          <w:tcPr>
            <w:tcW w:w="709" w:type="dxa"/>
            <w:vAlign w:val="center"/>
          </w:tcPr>
          <w:p w14:paraId="48678CA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478C0AC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628771C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123C8B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54D6DE0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3CE8CB92" w14:textId="77777777">
        <w:tc>
          <w:tcPr>
            <w:tcW w:w="713" w:type="dxa"/>
            <w:vAlign w:val="center"/>
          </w:tcPr>
          <w:p w14:paraId="32B135A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1.12.5</w:t>
            </w:r>
          </w:p>
        </w:tc>
        <w:tc>
          <w:tcPr>
            <w:tcW w:w="548" w:type="dxa"/>
            <w:vAlign w:val="center"/>
          </w:tcPr>
          <w:p w14:paraId="5363264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</w:t>
            </w:r>
            <w:r>
              <w:rPr>
                <w:sz w:val="20"/>
                <w:szCs w:val="20"/>
              </w:rPr>
              <w:lastRenderedPageBreak/>
              <w:t>жение</w:t>
            </w:r>
          </w:p>
        </w:tc>
        <w:tc>
          <w:tcPr>
            <w:tcW w:w="875" w:type="dxa"/>
            <w:vAlign w:val="center"/>
          </w:tcPr>
          <w:p w14:paraId="1DC18B7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Автомобильна</w:t>
            </w:r>
            <w:r>
              <w:rPr>
                <w:sz w:val="20"/>
                <w:szCs w:val="20"/>
              </w:rPr>
              <w:lastRenderedPageBreak/>
              <w:t xml:space="preserve">я дорога </w:t>
            </w:r>
          </w:p>
        </w:tc>
        <w:tc>
          <w:tcPr>
            <w:tcW w:w="714" w:type="dxa"/>
            <w:vAlign w:val="center"/>
          </w:tcPr>
          <w:p w14:paraId="25101F76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lastRenderedPageBreak/>
              <w:t>7.4 соору</w:t>
            </w:r>
            <w:r>
              <w:rPr>
                <w:rStyle w:val="fontstyle01"/>
                <w:color w:val="auto"/>
              </w:rPr>
              <w:lastRenderedPageBreak/>
              <w:t xml:space="preserve">жения </w:t>
            </w:r>
            <w:r>
              <w:rPr>
                <w:rStyle w:val="fontstyle01"/>
                <w:color w:val="auto"/>
              </w:rPr>
              <w:t>дорожного транспорта</w:t>
            </w:r>
          </w:p>
        </w:tc>
        <w:tc>
          <w:tcPr>
            <w:tcW w:w="993" w:type="dxa"/>
            <w:vAlign w:val="center"/>
          </w:tcPr>
          <w:p w14:paraId="5A578DC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Краснодарский </w:t>
            </w:r>
            <w:r>
              <w:rPr>
                <w:sz w:val="20"/>
                <w:szCs w:val="20"/>
              </w:rPr>
              <w:lastRenderedPageBreak/>
              <w:t xml:space="preserve">край, Гулькевичский р-н, с. Николенское, ул. Октябрьская, с №30 по №88 (ОКТМО </w:t>
            </w:r>
          </w:p>
          <w:p w14:paraId="7693B36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317BB77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23:06:0000000:</w:t>
            </w:r>
          </w:p>
          <w:p w14:paraId="3558B50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1434</w:t>
            </w:r>
          </w:p>
          <w:p w14:paraId="1B575A5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(16.10.2017)</w:t>
            </w:r>
          </w:p>
        </w:tc>
        <w:tc>
          <w:tcPr>
            <w:tcW w:w="945" w:type="dxa"/>
            <w:vAlign w:val="center"/>
          </w:tcPr>
          <w:p w14:paraId="01311A91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-</w:t>
            </w:r>
          </w:p>
        </w:tc>
        <w:tc>
          <w:tcPr>
            <w:tcW w:w="930" w:type="dxa"/>
            <w:vAlign w:val="center"/>
          </w:tcPr>
          <w:p w14:paraId="53D4DC2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Муниципальное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61C7BFD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Собственность</w:t>
            </w:r>
          </w:p>
          <w:p w14:paraId="4718564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23:06:0000000:1434-23/015/2019-3</w:t>
            </w:r>
          </w:p>
          <w:p w14:paraId="54139F0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17.07.2019 18:44:50</w:t>
            </w:r>
          </w:p>
          <w:p w14:paraId="280FB0B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№ 2-2209/2018, выдан 09.01.2019</w:t>
            </w:r>
          </w:p>
        </w:tc>
        <w:tc>
          <w:tcPr>
            <w:tcW w:w="992" w:type="dxa"/>
            <w:vAlign w:val="center"/>
          </w:tcPr>
          <w:p w14:paraId="0B14211B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Протяженность</w:t>
            </w:r>
          </w:p>
          <w:p w14:paraId="7CFA75C0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1300 м.</w:t>
            </w:r>
          </w:p>
        </w:tc>
        <w:tc>
          <w:tcPr>
            <w:tcW w:w="709" w:type="dxa"/>
            <w:vAlign w:val="center"/>
          </w:tcPr>
          <w:p w14:paraId="2F8445D4" w14:textId="77777777" w:rsidR="00180BBE" w:rsidRDefault="00A673A6">
            <w:pPr>
              <w:jc w:val="center"/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lastRenderedPageBreak/>
              <w:t>-</w:t>
            </w:r>
          </w:p>
        </w:tc>
        <w:tc>
          <w:tcPr>
            <w:tcW w:w="1228" w:type="dxa"/>
            <w:vAlign w:val="center"/>
          </w:tcPr>
          <w:p w14:paraId="0077B242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4068843.78</w:t>
            </w:r>
          </w:p>
        </w:tc>
        <w:tc>
          <w:tcPr>
            <w:tcW w:w="709" w:type="dxa"/>
            <w:vAlign w:val="center"/>
          </w:tcPr>
          <w:p w14:paraId="0AFE321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54D48B5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8F1D4D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7080256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7F28022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265960C8" w14:textId="77777777">
        <w:tc>
          <w:tcPr>
            <w:tcW w:w="713" w:type="dxa"/>
            <w:vAlign w:val="center"/>
          </w:tcPr>
          <w:p w14:paraId="4D0D409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1.12.6</w:t>
            </w:r>
          </w:p>
        </w:tc>
        <w:tc>
          <w:tcPr>
            <w:tcW w:w="548" w:type="dxa"/>
            <w:vAlign w:val="center"/>
          </w:tcPr>
          <w:p w14:paraId="107432C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54CDE10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Автомобильная дорога с </w:t>
            </w:r>
            <w:r>
              <w:rPr>
                <w:sz w:val="20"/>
                <w:szCs w:val="20"/>
              </w:rPr>
              <w:t>асфальтовым покрытием</w:t>
            </w:r>
          </w:p>
        </w:tc>
        <w:tc>
          <w:tcPr>
            <w:tcW w:w="714" w:type="dxa"/>
            <w:vAlign w:val="center"/>
          </w:tcPr>
          <w:p w14:paraId="793E9B5D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7.4 сооружения дорожного транспорта</w:t>
            </w:r>
          </w:p>
        </w:tc>
        <w:tc>
          <w:tcPr>
            <w:tcW w:w="993" w:type="dxa"/>
            <w:vAlign w:val="center"/>
          </w:tcPr>
          <w:p w14:paraId="0404C4E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р-н Гулькевичский, с. Николенское, ул. Светлая</w:t>
            </w:r>
          </w:p>
          <w:p w14:paraId="449A6DF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71DB261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6353762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23:06:1002015:</w:t>
            </w:r>
          </w:p>
          <w:p w14:paraId="54954C6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  <w:p w14:paraId="7F51EC9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(16.12.2014)</w:t>
            </w:r>
          </w:p>
        </w:tc>
        <w:tc>
          <w:tcPr>
            <w:tcW w:w="945" w:type="dxa"/>
            <w:vAlign w:val="center"/>
          </w:tcPr>
          <w:p w14:paraId="04EE56C5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4683650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Муниципальное образование Николенское сельское поселение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1192" w:type="dxa"/>
            <w:vAlign w:val="center"/>
          </w:tcPr>
          <w:p w14:paraId="400DFA0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733D1F9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23:06:1002015:480-23/015/2017-2</w:t>
            </w:r>
          </w:p>
          <w:p w14:paraId="1A6477F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13.01.2017 15:29:45</w:t>
            </w:r>
          </w:p>
          <w:p w14:paraId="39C8D1B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выдан 03.11.2016</w:t>
            </w:r>
          </w:p>
        </w:tc>
        <w:tc>
          <w:tcPr>
            <w:tcW w:w="992" w:type="dxa"/>
            <w:vAlign w:val="center"/>
          </w:tcPr>
          <w:p w14:paraId="2F527C3F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Асфальт, протяженность</w:t>
            </w:r>
          </w:p>
          <w:p w14:paraId="6821DDC0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650 м.</w:t>
            </w:r>
          </w:p>
        </w:tc>
        <w:tc>
          <w:tcPr>
            <w:tcW w:w="709" w:type="dxa"/>
            <w:vAlign w:val="center"/>
          </w:tcPr>
          <w:p w14:paraId="7644F626" w14:textId="77777777" w:rsidR="00180BBE" w:rsidRDefault="00A673A6">
            <w:pPr>
              <w:jc w:val="center"/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4EA4031E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1367759.75</w:t>
            </w:r>
          </w:p>
        </w:tc>
        <w:tc>
          <w:tcPr>
            <w:tcW w:w="709" w:type="dxa"/>
            <w:vAlign w:val="center"/>
          </w:tcPr>
          <w:p w14:paraId="051884B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18A8532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0C89A2A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1731CB1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6C48225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54CE2ECF" w14:textId="77777777">
        <w:tc>
          <w:tcPr>
            <w:tcW w:w="713" w:type="dxa"/>
            <w:vAlign w:val="center"/>
          </w:tcPr>
          <w:p w14:paraId="4D0F427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1.12.7</w:t>
            </w:r>
          </w:p>
        </w:tc>
        <w:tc>
          <w:tcPr>
            <w:tcW w:w="548" w:type="dxa"/>
            <w:vAlign w:val="center"/>
          </w:tcPr>
          <w:p w14:paraId="5D768FF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287F1AA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Автомобильная дорога </w:t>
            </w:r>
          </w:p>
        </w:tc>
        <w:tc>
          <w:tcPr>
            <w:tcW w:w="714" w:type="dxa"/>
            <w:vAlign w:val="center"/>
          </w:tcPr>
          <w:p w14:paraId="2F2D6908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7.4 сооружения доро</w:t>
            </w: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жного транспорта</w:t>
            </w:r>
          </w:p>
        </w:tc>
        <w:tc>
          <w:tcPr>
            <w:tcW w:w="993" w:type="dxa"/>
            <w:vAlign w:val="center"/>
          </w:tcPr>
          <w:p w14:paraId="396107A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Краснодарский край, Гулькевичский </w:t>
            </w:r>
            <w:r>
              <w:rPr>
                <w:sz w:val="20"/>
                <w:szCs w:val="20"/>
              </w:rPr>
              <w:lastRenderedPageBreak/>
              <w:t xml:space="preserve">р-н, с. Николенское, ул. Заречная (ОКТМО </w:t>
            </w:r>
          </w:p>
          <w:p w14:paraId="7C2329E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694BD43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23:06:0000000:</w:t>
            </w:r>
          </w:p>
          <w:p w14:paraId="25E872F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1323</w:t>
            </w:r>
          </w:p>
          <w:p w14:paraId="179E35D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(20.12.</w:t>
            </w:r>
          </w:p>
          <w:p w14:paraId="6C0A6BA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2016)</w:t>
            </w:r>
          </w:p>
        </w:tc>
        <w:tc>
          <w:tcPr>
            <w:tcW w:w="945" w:type="dxa"/>
            <w:vAlign w:val="center"/>
          </w:tcPr>
          <w:p w14:paraId="66D03064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5BDD66F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нское сельское поселение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1192" w:type="dxa"/>
            <w:vAlign w:val="center"/>
          </w:tcPr>
          <w:p w14:paraId="6ADEBEF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Собственность</w:t>
            </w:r>
          </w:p>
          <w:p w14:paraId="7E517C4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23:06:0000000:1323-</w:t>
            </w:r>
            <w:r>
              <w:rPr>
                <w:sz w:val="20"/>
                <w:szCs w:val="20"/>
              </w:rPr>
              <w:lastRenderedPageBreak/>
              <w:t>23/015/2018-3</w:t>
            </w:r>
          </w:p>
          <w:p w14:paraId="18B1847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08.08.2018 09:18:49</w:t>
            </w:r>
          </w:p>
          <w:p w14:paraId="57C4B8A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выдан 25.06.2018</w:t>
            </w:r>
          </w:p>
        </w:tc>
        <w:tc>
          <w:tcPr>
            <w:tcW w:w="992" w:type="dxa"/>
            <w:vAlign w:val="center"/>
          </w:tcPr>
          <w:p w14:paraId="17B0A350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Протяженность</w:t>
            </w:r>
          </w:p>
          <w:p w14:paraId="30EC8FBF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5020 м.</w:t>
            </w:r>
          </w:p>
        </w:tc>
        <w:tc>
          <w:tcPr>
            <w:tcW w:w="709" w:type="dxa"/>
            <w:vAlign w:val="center"/>
          </w:tcPr>
          <w:p w14:paraId="7E536B40" w14:textId="77777777" w:rsidR="00180BBE" w:rsidRDefault="00A673A6">
            <w:pPr>
              <w:jc w:val="center"/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6146606C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15848461.01</w:t>
            </w:r>
          </w:p>
        </w:tc>
        <w:tc>
          <w:tcPr>
            <w:tcW w:w="709" w:type="dxa"/>
            <w:vAlign w:val="center"/>
          </w:tcPr>
          <w:p w14:paraId="63EDF7E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3B4C75F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F567A2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3398A91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29CCF6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6D263AF3" w14:textId="77777777">
        <w:tc>
          <w:tcPr>
            <w:tcW w:w="713" w:type="dxa"/>
            <w:vAlign w:val="center"/>
          </w:tcPr>
          <w:p w14:paraId="512E355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1.12.8</w:t>
            </w:r>
          </w:p>
        </w:tc>
        <w:tc>
          <w:tcPr>
            <w:tcW w:w="548" w:type="dxa"/>
            <w:vAlign w:val="center"/>
          </w:tcPr>
          <w:p w14:paraId="74C0DB0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7E4F51D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Автомобильная дорога</w:t>
            </w:r>
          </w:p>
          <w:p w14:paraId="259EF9D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гравийным покрытием</w:t>
            </w:r>
          </w:p>
        </w:tc>
        <w:tc>
          <w:tcPr>
            <w:tcW w:w="714" w:type="dxa"/>
            <w:vAlign w:val="center"/>
          </w:tcPr>
          <w:p w14:paraId="5EE2F7AE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7.4 сооружения дорожного транспорта</w:t>
            </w:r>
          </w:p>
        </w:tc>
        <w:tc>
          <w:tcPr>
            <w:tcW w:w="993" w:type="dxa"/>
            <w:vAlign w:val="center"/>
          </w:tcPr>
          <w:p w14:paraId="141A81B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Краснодарский край, р-н Гулькевичский, с. Николенское, ул. Набережная (ОКТМО </w:t>
            </w:r>
          </w:p>
          <w:p w14:paraId="4444BAD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4AD5EEC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23:06:1002003:82</w:t>
            </w:r>
          </w:p>
          <w:p w14:paraId="04BB653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(17.12.</w:t>
            </w:r>
          </w:p>
          <w:p w14:paraId="1BC14BF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2014)</w:t>
            </w:r>
          </w:p>
        </w:tc>
        <w:tc>
          <w:tcPr>
            <w:tcW w:w="945" w:type="dxa"/>
            <w:vAlign w:val="center"/>
          </w:tcPr>
          <w:p w14:paraId="618AEAA3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29584EC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Муниципальное образование Николенское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2E684C5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7246585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23:06:1002003:82-23/015/2017-2</w:t>
            </w:r>
          </w:p>
          <w:p w14:paraId="0C11A3B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13.01.2017 17:43:11</w:t>
            </w:r>
          </w:p>
          <w:p w14:paraId="3BD1E5E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выдан 03.11.2016</w:t>
            </w:r>
          </w:p>
        </w:tc>
        <w:tc>
          <w:tcPr>
            <w:tcW w:w="992" w:type="dxa"/>
            <w:vAlign w:val="center"/>
          </w:tcPr>
          <w:p w14:paraId="7E6EAE8E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Гравий, Протяженностью 500 м</w:t>
            </w:r>
          </w:p>
        </w:tc>
        <w:tc>
          <w:tcPr>
            <w:tcW w:w="709" w:type="dxa"/>
            <w:vAlign w:val="center"/>
          </w:tcPr>
          <w:p w14:paraId="772B6848" w14:textId="77777777" w:rsidR="00180BBE" w:rsidRDefault="00A673A6">
            <w:pPr>
              <w:jc w:val="center"/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574C852C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1052122.88</w:t>
            </w:r>
          </w:p>
        </w:tc>
        <w:tc>
          <w:tcPr>
            <w:tcW w:w="709" w:type="dxa"/>
            <w:vAlign w:val="center"/>
          </w:tcPr>
          <w:p w14:paraId="2D9DBBE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173F763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8A73D9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42F30F1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195DC0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47DC5DE3" w14:textId="77777777">
        <w:tc>
          <w:tcPr>
            <w:tcW w:w="713" w:type="dxa"/>
            <w:vAlign w:val="center"/>
          </w:tcPr>
          <w:p w14:paraId="52658C9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1.12.9</w:t>
            </w:r>
          </w:p>
        </w:tc>
        <w:tc>
          <w:tcPr>
            <w:tcW w:w="548" w:type="dxa"/>
            <w:vAlign w:val="center"/>
          </w:tcPr>
          <w:p w14:paraId="1CCF78F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</w:t>
            </w:r>
          </w:p>
        </w:tc>
        <w:tc>
          <w:tcPr>
            <w:tcW w:w="875" w:type="dxa"/>
            <w:vAlign w:val="center"/>
          </w:tcPr>
          <w:p w14:paraId="5E5F613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Дома культуры</w:t>
            </w:r>
          </w:p>
        </w:tc>
        <w:tc>
          <w:tcPr>
            <w:tcW w:w="714" w:type="dxa"/>
            <w:vAlign w:val="center"/>
          </w:tcPr>
          <w:p w14:paraId="0C2210AB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sz w:val="20"/>
                <w:szCs w:val="20"/>
              </w:rPr>
              <w:t>Нежилое</w:t>
            </w:r>
          </w:p>
        </w:tc>
        <w:tc>
          <w:tcPr>
            <w:tcW w:w="993" w:type="dxa"/>
            <w:vAlign w:val="center"/>
          </w:tcPr>
          <w:p w14:paraId="689408F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Краснодарский край, р-н Гулькевичский, с/п. Николенское, с. Николенское, ул. </w:t>
            </w:r>
            <w:r>
              <w:rPr>
                <w:sz w:val="20"/>
                <w:szCs w:val="20"/>
              </w:rPr>
              <w:lastRenderedPageBreak/>
              <w:t>Октябрьская, д. 78</w:t>
            </w:r>
          </w:p>
          <w:p w14:paraId="52BAE9F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11E629B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2706236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23:06:1002008:</w:t>
            </w:r>
          </w:p>
          <w:p w14:paraId="022A0FD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  <w:p w14:paraId="45DC2BA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(17.06.2011)</w:t>
            </w:r>
          </w:p>
        </w:tc>
        <w:tc>
          <w:tcPr>
            <w:tcW w:w="945" w:type="dxa"/>
            <w:vAlign w:val="center"/>
          </w:tcPr>
          <w:p w14:paraId="2A83600A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0D08263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сельского поселения Гулькевичского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района</w:t>
            </w:r>
          </w:p>
        </w:tc>
        <w:tc>
          <w:tcPr>
            <w:tcW w:w="1192" w:type="dxa"/>
            <w:vAlign w:val="center"/>
          </w:tcPr>
          <w:p w14:paraId="2D6FC1F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Собственность</w:t>
            </w:r>
          </w:p>
          <w:p w14:paraId="3370D40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23-23-15/065/2011-194</w:t>
            </w:r>
          </w:p>
          <w:p w14:paraId="5A41283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08.12.2011 00:00:00</w:t>
            </w:r>
          </w:p>
          <w:p w14:paraId="0CAEE9D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о безвозмездной </w:t>
            </w:r>
            <w:r>
              <w:rPr>
                <w:sz w:val="20"/>
                <w:szCs w:val="20"/>
              </w:rPr>
              <w:lastRenderedPageBreak/>
              <w:t>передачи объекта, выдан 11.11.2011</w:t>
            </w:r>
          </w:p>
        </w:tc>
        <w:tc>
          <w:tcPr>
            <w:tcW w:w="992" w:type="dxa"/>
            <w:vAlign w:val="center"/>
          </w:tcPr>
          <w:p w14:paraId="2D4EB3FB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Нежилое, площадь 940.2 кв. м.</w:t>
            </w:r>
          </w:p>
        </w:tc>
        <w:tc>
          <w:tcPr>
            <w:tcW w:w="709" w:type="dxa"/>
            <w:vAlign w:val="center"/>
          </w:tcPr>
          <w:p w14:paraId="3F5B5EDA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110112090001</w:t>
            </w:r>
          </w:p>
        </w:tc>
        <w:tc>
          <w:tcPr>
            <w:tcW w:w="1228" w:type="dxa"/>
            <w:vAlign w:val="center"/>
          </w:tcPr>
          <w:p w14:paraId="2F52B3A7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13532245.92</w:t>
            </w:r>
          </w:p>
        </w:tc>
        <w:tc>
          <w:tcPr>
            <w:tcW w:w="709" w:type="dxa"/>
            <w:vAlign w:val="center"/>
          </w:tcPr>
          <w:p w14:paraId="12C2DB1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585B0D5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381CA21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3D834F7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718CF69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7DC16B17" w14:textId="77777777">
        <w:tc>
          <w:tcPr>
            <w:tcW w:w="713" w:type="dxa"/>
            <w:vAlign w:val="center"/>
          </w:tcPr>
          <w:p w14:paraId="633245C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1.12.10</w:t>
            </w:r>
          </w:p>
        </w:tc>
        <w:tc>
          <w:tcPr>
            <w:tcW w:w="548" w:type="dxa"/>
            <w:vAlign w:val="center"/>
          </w:tcPr>
          <w:p w14:paraId="1AAC216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</w:t>
            </w:r>
          </w:p>
        </w:tc>
        <w:tc>
          <w:tcPr>
            <w:tcW w:w="875" w:type="dxa"/>
            <w:vAlign w:val="center"/>
          </w:tcPr>
          <w:p w14:paraId="5889A5F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Магазин № 196, назначение: нежилое. Площадь: общая </w:t>
            </w:r>
            <w:r>
              <w:rPr>
                <w:sz w:val="20"/>
                <w:szCs w:val="20"/>
              </w:rPr>
              <w:t xml:space="preserve">24.3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 Литер: Б</w:t>
            </w:r>
          </w:p>
        </w:tc>
        <w:tc>
          <w:tcPr>
            <w:tcW w:w="714" w:type="dxa"/>
            <w:vAlign w:val="center"/>
          </w:tcPr>
          <w:p w14:paraId="33B1984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</w:p>
        </w:tc>
        <w:tc>
          <w:tcPr>
            <w:tcW w:w="993" w:type="dxa"/>
            <w:vAlign w:val="center"/>
          </w:tcPr>
          <w:p w14:paraId="5351002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Россия, Краснодарский край, Гулькевичский район, х. Ивлев, ул. Школьная, дом №2-а</w:t>
            </w:r>
          </w:p>
          <w:p w14:paraId="4E79010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3F2BAC9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45E4498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23:06:1001004:</w:t>
            </w:r>
          </w:p>
          <w:p w14:paraId="256C5CE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  <w:p w14:paraId="0988092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(03.09.2013)</w:t>
            </w:r>
          </w:p>
        </w:tc>
        <w:tc>
          <w:tcPr>
            <w:tcW w:w="945" w:type="dxa"/>
            <w:vAlign w:val="center"/>
          </w:tcPr>
          <w:p w14:paraId="42D4B64D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75626F3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15123DA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77D2E90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23:06:1001004:180-23/015/2019-2</w:t>
            </w:r>
          </w:p>
          <w:p w14:paraId="2936CE9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09.09.2019 11:34:28</w:t>
            </w:r>
          </w:p>
          <w:p w14:paraId="4F72D04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безвозмездной передачи имущества Администрации Николенского сельского поселения</w:t>
            </w:r>
          </w:p>
          <w:p w14:paraId="5C51FA4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Гулькевичского района, выдан 28.08.2019</w:t>
            </w:r>
          </w:p>
        </w:tc>
        <w:tc>
          <w:tcPr>
            <w:tcW w:w="992" w:type="dxa"/>
            <w:vAlign w:val="center"/>
          </w:tcPr>
          <w:p w14:paraId="4FFC7473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Нежилое, площадь 940.2 кв. м.</w:t>
            </w:r>
          </w:p>
        </w:tc>
        <w:tc>
          <w:tcPr>
            <w:tcW w:w="709" w:type="dxa"/>
            <w:vAlign w:val="center"/>
          </w:tcPr>
          <w:p w14:paraId="230C521F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2AB729C8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548378.38</w:t>
            </w:r>
          </w:p>
        </w:tc>
        <w:tc>
          <w:tcPr>
            <w:tcW w:w="709" w:type="dxa"/>
            <w:vAlign w:val="center"/>
          </w:tcPr>
          <w:p w14:paraId="4FCAB22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2E223DF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2B1045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C00CAB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156C7B4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1F6893AF" w14:textId="77777777">
        <w:tc>
          <w:tcPr>
            <w:tcW w:w="713" w:type="dxa"/>
            <w:vAlign w:val="center"/>
          </w:tcPr>
          <w:p w14:paraId="2874C95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1.12.11.</w:t>
            </w:r>
          </w:p>
        </w:tc>
        <w:tc>
          <w:tcPr>
            <w:tcW w:w="548" w:type="dxa"/>
            <w:vAlign w:val="center"/>
          </w:tcPr>
          <w:p w14:paraId="235CE02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3D0F1D71" w14:textId="77777777" w:rsidR="00180BBE" w:rsidRDefault="00A673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Мемориал В.И. Ленину</w:t>
            </w:r>
          </w:p>
        </w:tc>
        <w:tc>
          <w:tcPr>
            <w:tcW w:w="714" w:type="dxa"/>
            <w:vAlign w:val="center"/>
          </w:tcPr>
          <w:p w14:paraId="07E94E8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Иное сооружение (мемориал В.И. Лени</w:t>
            </w:r>
            <w:r>
              <w:rPr>
                <w:sz w:val="20"/>
                <w:szCs w:val="20"/>
              </w:rPr>
              <w:lastRenderedPageBreak/>
              <w:t>ну)</w:t>
            </w:r>
          </w:p>
        </w:tc>
        <w:tc>
          <w:tcPr>
            <w:tcW w:w="993" w:type="dxa"/>
            <w:vAlign w:val="center"/>
          </w:tcPr>
          <w:p w14:paraId="3537197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Краснодарский край, р-н Гулькевичский, с. Николенское, ул. </w:t>
            </w:r>
            <w:r>
              <w:rPr>
                <w:sz w:val="20"/>
                <w:szCs w:val="20"/>
              </w:rPr>
              <w:lastRenderedPageBreak/>
              <w:t>Октябрьская, д. 76</w:t>
            </w:r>
          </w:p>
          <w:p w14:paraId="24504BA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33697C6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  <w:p w14:paraId="1C760F52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14:paraId="2281F20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23:06:1002008:</w:t>
            </w:r>
          </w:p>
          <w:p w14:paraId="4E25A18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</w:t>
            </w:r>
          </w:p>
          <w:p w14:paraId="26A6A5D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(-(23.12.2013)</w:t>
            </w:r>
          </w:p>
          <w:p w14:paraId="78368FCE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6037DBED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59FD0A4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Муниципальное образование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Николенское сельское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1A50DB4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Собственность</w:t>
            </w:r>
          </w:p>
          <w:p w14:paraId="2AF96D5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23-23-15/2007/2014-452</w:t>
            </w:r>
          </w:p>
          <w:p w14:paraId="6247808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24.06.2014 20:23:26</w:t>
            </w:r>
          </w:p>
          <w:p w14:paraId="1C54869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lastRenderedPageBreak/>
              <w:t>муниципального имущества муниципального образования Гулькевичский район вновь</w:t>
            </w:r>
          </w:p>
          <w:p w14:paraId="5B81522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образованному Николенскому сельскому поселению Гулькевичского</w:t>
            </w:r>
            <w:r>
              <w:rPr>
                <w:sz w:val="20"/>
                <w:szCs w:val="20"/>
              </w:rPr>
              <w:t xml:space="preserve"> района, выдан 20.11.2006</w:t>
            </w:r>
          </w:p>
        </w:tc>
        <w:tc>
          <w:tcPr>
            <w:tcW w:w="992" w:type="dxa"/>
            <w:vAlign w:val="center"/>
          </w:tcPr>
          <w:p w14:paraId="0B39EA74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 xml:space="preserve">Площадь: общая 29.2 </w:t>
            </w:r>
            <w:proofErr w:type="spellStart"/>
            <w:r>
              <w:rPr>
                <w:rStyle w:val="fontstyle01"/>
                <w:rFonts w:ascii="Times New Roman" w:hAnsi="Times New Roman"/>
                <w:color w:val="auto"/>
              </w:rPr>
              <w:t>кв.м</w:t>
            </w:r>
            <w:proofErr w:type="spellEnd"/>
            <w:r>
              <w:rPr>
                <w:rStyle w:val="fontstyle01"/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709" w:type="dxa"/>
            <w:vAlign w:val="center"/>
          </w:tcPr>
          <w:p w14:paraId="47E42BC6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17701749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18270.49</w:t>
            </w:r>
          </w:p>
        </w:tc>
        <w:tc>
          <w:tcPr>
            <w:tcW w:w="709" w:type="dxa"/>
            <w:vAlign w:val="center"/>
          </w:tcPr>
          <w:p w14:paraId="423A028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467F683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20CE76F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2BB6281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62DA03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2266DB93" w14:textId="77777777">
        <w:tc>
          <w:tcPr>
            <w:tcW w:w="713" w:type="dxa"/>
            <w:vAlign w:val="center"/>
          </w:tcPr>
          <w:p w14:paraId="0B42111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1.12.12.</w:t>
            </w:r>
          </w:p>
        </w:tc>
        <w:tc>
          <w:tcPr>
            <w:tcW w:w="548" w:type="dxa"/>
            <w:vAlign w:val="center"/>
          </w:tcPr>
          <w:p w14:paraId="0097411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060CDAA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Автомобильная дорога</w:t>
            </w:r>
          </w:p>
          <w:p w14:paraId="45A96BC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гравийным покрытием</w:t>
            </w:r>
          </w:p>
        </w:tc>
        <w:tc>
          <w:tcPr>
            <w:tcW w:w="714" w:type="dxa"/>
            <w:vAlign w:val="center"/>
          </w:tcPr>
          <w:p w14:paraId="0F99336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color w:val="auto"/>
              </w:rPr>
              <w:t>7.4 сооружения дорожного транспорта</w:t>
            </w:r>
          </w:p>
        </w:tc>
        <w:tc>
          <w:tcPr>
            <w:tcW w:w="993" w:type="dxa"/>
            <w:vAlign w:val="center"/>
          </w:tcPr>
          <w:p w14:paraId="2FC1372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Гулькевичский р-н, с. Николенское, ул. Октябрьская</w:t>
            </w:r>
          </w:p>
          <w:p w14:paraId="226E8C8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0356920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5E8D8D5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23:06:1002011:</w:t>
            </w:r>
          </w:p>
          <w:p w14:paraId="52F48FE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</w:t>
            </w:r>
          </w:p>
          <w:p w14:paraId="2B2CB73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(16.12.2014)</w:t>
            </w:r>
          </w:p>
        </w:tc>
        <w:tc>
          <w:tcPr>
            <w:tcW w:w="945" w:type="dxa"/>
            <w:vAlign w:val="center"/>
          </w:tcPr>
          <w:p w14:paraId="6D7D73F2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00D6093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6F4642C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757DC02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23-23/015-23/015/801/2016-11712/2</w:t>
            </w:r>
          </w:p>
          <w:p w14:paraId="75C18F4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28.12.2016 19:23:01</w:t>
            </w:r>
          </w:p>
          <w:p w14:paraId="2E2D72F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Гулькевичского районного суда </w:t>
            </w:r>
            <w:r>
              <w:rPr>
                <w:sz w:val="20"/>
                <w:szCs w:val="20"/>
              </w:rPr>
              <w:t>Краснодарского края, выдан 03.11.2016</w:t>
            </w:r>
          </w:p>
        </w:tc>
        <w:tc>
          <w:tcPr>
            <w:tcW w:w="992" w:type="dxa"/>
            <w:vAlign w:val="center"/>
          </w:tcPr>
          <w:p w14:paraId="209FD5E8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Гравий, Протяженностью 550 м</w:t>
            </w:r>
          </w:p>
        </w:tc>
        <w:tc>
          <w:tcPr>
            <w:tcW w:w="709" w:type="dxa"/>
            <w:vAlign w:val="center"/>
          </w:tcPr>
          <w:p w14:paraId="2EDDED67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12E94886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1157335.18</w:t>
            </w:r>
          </w:p>
        </w:tc>
        <w:tc>
          <w:tcPr>
            <w:tcW w:w="709" w:type="dxa"/>
            <w:vAlign w:val="center"/>
          </w:tcPr>
          <w:p w14:paraId="1A8FEC1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1E60574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100193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2BD5195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29399DC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535A408A" w14:textId="77777777">
        <w:tc>
          <w:tcPr>
            <w:tcW w:w="713" w:type="dxa"/>
            <w:vAlign w:val="center"/>
          </w:tcPr>
          <w:p w14:paraId="1543D7F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1.12.13.</w:t>
            </w:r>
          </w:p>
        </w:tc>
        <w:tc>
          <w:tcPr>
            <w:tcW w:w="548" w:type="dxa"/>
            <w:vAlign w:val="center"/>
          </w:tcPr>
          <w:p w14:paraId="66C07BA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</w:t>
            </w:r>
            <w:r>
              <w:rPr>
                <w:sz w:val="20"/>
                <w:szCs w:val="20"/>
              </w:rPr>
              <w:lastRenderedPageBreak/>
              <w:t>жение</w:t>
            </w:r>
          </w:p>
        </w:tc>
        <w:tc>
          <w:tcPr>
            <w:tcW w:w="875" w:type="dxa"/>
            <w:vAlign w:val="center"/>
          </w:tcPr>
          <w:p w14:paraId="6B55598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Автомобильна</w:t>
            </w:r>
            <w:r>
              <w:rPr>
                <w:sz w:val="20"/>
                <w:szCs w:val="20"/>
              </w:rPr>
              <w:lastRenderedPageBreak/>
              <w:t>я дорога</w:t>
            </w:r>
          </w:p>
          <w:p w14:paraId="0155024D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14:paraId="3545F9C6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lastRenderedPageBreak/>
              <w:t>7.4 соору</w:t>
            </w:r>
            <w:r>
              <w:rPr>
                <w:rStyle w:val="fontstyle01"/>
                <w:color w:val="auto"/>
              </w:rPr>
              <w:lastRenderedPageBreak/>
              <w:t>жения дорожного транспорта</w:t>
            </w:r>
          </w:p>
        </w:tc>
        <w:tc>
          <w:tcPr>
            <w:tcW w:w="993" w:type="dxa"/>
            <w:vAlign w:val="center"/>
          </w:tcPr>
          <w:p w14:paraId="6201EFB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Краснодарский </w:t>
            </w:r>
            <w:r>
              <w:rPr>
                <w:sz w:val="20"/>
                <w:szCs w:val="20"/>
              </w:rPr>
              <w:lastRenderedPageBreak/>
              <w:t xml:space="preserve">край, Гулькевичский р-н, с. Николенское, ул. Октябрьская, с №122 по №266 (ОКТМО </w:t>
            </w:r>
          </w:p>
          <w:p w14:paraId="588BE47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153DB25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23:06:0000000:</w:t>
            </w:r>
          </w:p>
          <w:p w14:paraId="7769F3C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1433</w:t>
            </w:r>
          </w:p>
          <w:p w14:paraId="09C79B4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(11.10.2017)</w:t>
            </w:r>
          </w:p>
        </w:tc>
        <w:tc>
          <w:tcPr>
            <w:tcW w:w="945" w:type="dxa"/>
            <w:vAlign w:val="center"/>
          </w:tcPr>
          <w:p w14:paraId="499CDB3E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-</w:t>
            </w:r>
          </w:p>
        </w:tc>
        <w:tc>
          <w:tcPr>
            <w:tcW w:w="930" w:type="dxa"/>
            <w:vAlign w:val="center"/>
          </w:tcPr>
          <w:p w14:paraId="2193BB4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Муниципальное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4CA89FC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Собственность</w:t>
            </w:r>
          </w:p>
          <w:p w14:paraId="7C05880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23:06:0000000:1433-23/015/2019-3</w:t>
            </w:r>
          </w:p>
          <w:p w14:paraId="3ED585C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17.07.2019 18:49:24</w:t>
            </w:r>
          </w:p>
          <w:p w14:paraId="3551A31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№ 2-2208/2018, выдан 09.01.2019</w:t>
            </w:r>
          </w:p>
          <w:p w14:paraId="3B857AC0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AC2E24F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 xml:space="preserve">Протяженностью </w:t>
            </w: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2 400 м</w:t>
            </w:r>
          </w:p>
        </w:tc>
        <w:tc>
          <w:tcPr>
            <w:tcW w:w="709" w:type="dxa"/>
            <w:vAlign w:val="center"/>
          </w:tcPr>
          <w:p w14:paraId="717099E8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lastRenderedPageBreak/>
              <w:t>-</w:t>
            </w:r>
          </w:p>
        </w:tc>
        <w:tc>
          <w:tcPr>
            <w:tcW w:w="1228" w:type="dxa"/>
            <w:vAlign w:val="center"/>
          </w:tcPr>
          <w:p w14:paraId="07CD55BE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7511711.6</w:t>
            </w:r>
          </w:p>
        </w:tc>
        <w:tc>
          <w:tcPr>
            <w:tcW w:w="709" w:type="dxa"/>
            <w:vAlign w:val="center"/>
          </w:tcPr>
          <w:p w14:paraId="6B5F0242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E68C92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45AB9AC6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635D80AF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151EA2DA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</w:tr>
      <w:tr w:rsidR="00180BBE" w14:paraId="1FF7D133" w14:textId="77777777">
        <w:tc>
          <w:tcPr>
            <w:tcW w:w="713" w:type="dxa"/>
            <w:vAlign w:val="center"/>
          </w:tcPr>
          <w:p w14:paraId="7963387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1.12.14.</w:t>
            </w:r>
          </w:p>
        </w:tc>
        <w:tc>
          <w:tcPr>
            <w:tcW w:w="548" w:type="dxa"/>
            <w:vAlign w:val="center"/>
          </w:tcPr>
          <w:p w14:paraId="6E79319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2301207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Дорога</w:t>
            </w:r>
            <w:proofErr w:type="gramEnd"/>
            <w:r>
              <w:rPr>
                <w:sz w:val="20"/>
                <w:szCs w:val="20"/>
              </w:rPr>
              <w:t xml:space="preserve"> асфальтированная с. </w:t>
            </w:r>
            <w:r>
              <w:rPr>
                <w:sz w:val="20"/>
                <w:szCs w:val="20"/>
              </w:rPr>
              <w:t>Николенское ул. Мира от дома №1 до дома №35, Литер: Д</w:t>
            </w:r>
          </w:p>
          <w:p w14:paraId="3A709FD0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14:paraId="0DAFB15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</w:p>
        </w:tc>
        <w:tc>
          <w:tcPr>
            <w:tcW w:w="993" w:type="dxa"/>
            <w:vAlign w:val="center"/>
          </w:tcPr>
          <w:p w14:paraId="15FB716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Краснодарский край, р-н Гулькевичский, с/п Николенское, </w:t>
            </w:r>
            <w:proofErr w:type="spellStart"/>
            <w:r>
              <w:rPr>
                <w:sz w:val="20"/>
                <w:szCs w:val="20"/>
              </w:rPr>
              <w:t>с.Николенское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ул.Мира</w:t>
            </w:r>
            <w:proofErr w:type="spellEnd"/>
            <w:r>
              <w:rPr>
                <w:sz w:val="20"/>
                <w:szCs w:val="20"/>
              </w:rPr>
              <w:t xml:space="preserve"> от дома №1 до дома</w:t>
            </w:r>
          </w:p>
          <w:p w14:paraId="00575C3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№35</w:t>
            </w:r>
          </w:p>
          <w:p w14:paraId="00B5DC2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283290E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6199987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23:06:1002001:</w:t>
            </w:r>
          </w:p>
          <w:p w14:paraId="6EE22CB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</w:t>
            </w:r>
          </w:p>
          <w:p w14:paraId="6CF1E96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(04.04.2011)</w:t>
            </w:r>
          </w:p>
          <w:p w14:paraId="36EE8A6C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78411F28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75553E2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Муниципальное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5BF9DCB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1B949A1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23-23-15/014/2011-389</w:t>
            </w:r>
          </w:p>
          <w:p w14:paraId="1340AB2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22.06.2011 00:00:00</w:t>
            </w:r>
          </w:p>
          <w:p w14:paraId="623DA14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о безвозмездной передаче объекта, выдан 10.06.2011</w:t>
            </w:r>
          </w:p>
        </w:tc>
        <w:tc>
          <w:tcPr>
            <w:tcW w:w="992" w:type="dxa"/>
            <w:vAlign w:val="center"/>
          </w:tcPr>
          <w:p w14:paraId="715FFAAD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Протяженностью 1 200 м</w:t>
            </w:r>
          </w:p>
        </w:tc>
        <w:tc>
          <w:tcPr>
            <w:tcW w:w="709" w:type="dxa"/>
            <w:vAlign w:val="center"/>
          </w:tcPr>
          <w:p w14:paraId="0A20A44E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214BF5B7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2536108.42</w:t>
            </w:r>
          </w:p>
        </w:tc>
        <w:tc>
          <w:tcPr>
            <w:tcW w:w="709" w:type="dxa"/>
            <w:vAlign w:val="center"/>
          </w:tcPr>
          <w:p w14:paraId="7A1E3BD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74EB1A3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A5ACD0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879A12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3D27190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54AFA97C" w14:textId="77777777">
        <w:tc>
          <w:tcPr>
            <w:tcW w:w="713" w:type="dxa"/>
            <w:vAlign w:val="center"/>
          </w:tcPr>
          <w:p w14:paraId="60274E6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1.12.15.</w:t>
            </w:r>
          </w:p>
        </w:tc>
        <w:tc>
          <w:tcPr>
            <w:tcW w:w="548" w:type="dxa"/>
            <w:vAlign w:val="center"/>
          </w:tcPr>
          <w:p w14:paraId="5EF8728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</w:t>
            </w:r>
            <w:r>
              <w:rPr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875" w:type="dxa"/>
            <w:vAlign w:val="center"/>
          </w:tcPr>
          <w:p w14:paraId="014E49A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Автомобильная </w:t>
            </w:r>
            <w:r>
              <w:rPr>
                <w:sz w:val="20"/>
                <w:szCs w:val="20"/>
              </w:rPr>
              <w:lastRenderedPageBreak/>
              <w:t>дорога</w:t>
            </w:r>
          </w:p>
          <w:p w14:paraId="7C4F8BF2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14:paraId="12B8C55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color w:val="auto"/>
              </w:rPr>
              <w:lastRenderedPageBreak/>
              <w:t>7.4 сооружени</w:t>
            </w:r>
            <w:r>
              <w:rPr>
                <w:rStyle w:val="fontstyle01"/>
                <w:color w:val="auto"/>
              </w:rPr>
              <w:lastRenderedPageBreak/>
              <w:t>я дорожного транспорта</w:t>
            </w:r>
          </w:p>
        </w:tc>
        <w:tc>
          <w:tcPr>
            <w:tcW w:w="993" w:type="dxa"/>
            <w:vAlign w:val="center"/>
          </w:tcPr>
          <w:p w14:paraId="550FD2B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Краснодарский край, </w:t>
            </w:r>
            <w:r>
              <w:rPr>
                <w:sz w:val="20"/>
                <w:szCs w:val="20"/>
              </w:rPr>
              <w:lastRenderedPageBreak/>
              <w:t>Гулькевичский р-н, х. Ивлев, пер. Речной, с №1 по №10</w:t>
            </w:r>
          </w:p>
          <w:p w14:paraId="6135F55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599C9B0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  <w:p w14:paraId="557863C4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14:paraId="161B73B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23:06:1001004:</w:t>
            </w:r>
          </w:p>
          <w:p w14:paraId="3A8EC43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</w:t>
            </w:r>
          </w:p>
          <w:p w14:paraId="4F17125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(18.12.2018)</w:t>
            </w:r>
          </w:p>
          <w:p w14:paraId="06982E06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172A4B2A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-</w:t>
            </w:r>
          </w:p>
        </w:tc>
        <w:tc>
          <w:tcPr>
            <w:tcW w:w="930" w:type="dxa"/>
            <w:vAlign w:val="center"/>
          </w:tcPr>
          <w:p w14:paraId="4C92397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ание Николенское сельское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6668281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Собственность</w:t>
            </w:r>
          </w:p>
          <w:p w14:paraId="44D71DA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23:06:1001004:231-23/015/2020-3</w:t>
            </w:r>
          </w:p>
          <w:p w14:paraId="617F774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19.03.2020 14:30:57</w:t>
            </w:r>
          </w:p>
          <w:p w14:paraId="20B34E5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выдан 20.02.2020</w:t>
            </w:r>
          </w:p>
        </w:tc>
        <w:tc>
          <w:tcPr>
            <w:tcW w:w="992" w:type="dxa"/>
            <w:vAlign w:val="center"/>
          </w:tcPr>
          <w:p w14:paraId="19D13DB8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Протяженностью 300 м</w:t>
            </w:r>
          </w:p>
        </w:tc>
        <w:tc>
          <w:tcPr>
            <w:tcW w:w="709" w:type="dxa"/>
            <w:vAlign w:val="center"/>
          </w:tcPr>
          <w:p w14:paraId="0B3974B8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363F6526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930901.39</w:t>
            </w:r>
          </w:p>
        </w:tc>
        <w:tc>
          <w:tcPr>
            <w:tcW w:w="709" w:type="dxa"/>
            <w:vAlign w:val="center"/>
          </w:tcPr>
          <w:p w14:paraId="3918466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735106C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067EC13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47C70D4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3A54723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4348D98E" w14:textId="77777777">
        <w:tc>
          <w:tcPr>
            <w:tcW w:w="713" w:type="dxa"/>
            <w:vAlign w:val="center"/>
          </w:tcPr>
          <w:p w14:paraId="6AAC727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1.12.16.</w:t>
            </w:r>
          </w:p>
        </w:tc>
        <w:tc>
          <w:tcPr>
            <w:tcW w:w="548" w:type="dxa"/>
            <w:vAlign w:val="center"/>
          </w:tcPr>
          <w:p w14:paraId="74B06A5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2EED785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Гидротехническое сооружение</w:t>
            </w:r>
          </w:p>
        </w:tc>
        <w:tc>
          <w:tcPr>
            <w:tcW w:w="714" w:type="dxa"/>
            <w:vAlign w:val="center"/>
          </w:tcPr>
          <w:p w14:paraId="672F1D96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Сооружение гидротехническое</w:t>
            </w:r>
          </w:p>
        </w:tc>
        <w:tc>
          <w:tcPr>
            <w:tcW w:w="993" w:type="dxa"/>
            <w:vAlign w:val="center"/>
          </w:tcPr>
          <w:p w14:paraId="7101AB9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р-н Гулькевичский, с. Николенское</w:t>
            </w:r>
          </w:p>
          <w:p w14:paraId="6821429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158EFE3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25B26F9A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23:06:1002015:</w:t>
            </w:r>
          </w:p>
          <w:p w14:paraId="052F4264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464 (25.11.</w:t>
            </w:r>
          </w:p>
          <w:p w14:paraId="29BBBEC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2013)</w:t>
            </w:r>
          </w:p>
        </w:tc>
        <w:tc>
          <w:tcPr>
            <w:tcW w:w="945" w:type="dxa"/>
            <w:vAlign w:val="center"/>
          </w:tcPr>
          <w:p w14:paraId="2292AB9E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6FCE7F4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4CB11D2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41B7CDC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23:06:1002015:464-23/015/2017-2</w:t>
            </w:r>
          </w:p>
          <w:p w14:paraId="7EE52B0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01.12.2017 12:53:35</w:t>
            </w:r>
          </w:p>
          <w:p w14:paraId="3A7DBAD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 к делу №2-2312/2016, выдан</w:t>
            </w:r>
          </w:p>
          <w:p w14:paraId="5FF5871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21.12.2016</w:t>
            </w:r>
          </w:p>
        </w:tc>
        <w:tc>
          <w:tcPr>
            <w:tcW w:w="992" w:type="dxa"/>
            <w:vAlign w:val="center"/>
          </w:tcPr>
          <w:p w14:paraId="694C04C5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 xml:space="preserve">Площадь: общая 1058 </w:t>
            </w:r>
            <w:proofErr w:type="spellStart"/>
            <w:r>
              <w:rPr>
                <w:rStyle w:val="fontstyle01"/>
                <w:rFonts w:ascii="Times New Roman" w:hAnsi="Times New Roman"/>
                <w:color w:val="auto"/>
              </w:rPr>
              <w:t>кв.м</w:t>
            </w:r>
            <w:proofErr w:type="spellEnd"/>
            <w:r>
              <w:rPr>
                <w:rStyle w:val="fontstyle01"/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709" w:type="dxa"/>
            <w:vAlign w:val="center"/>
          </w:tcPr>
          <w:p w14:paraId="245FF919" w14:textId="77777777" w:rsidR="00180BBE" w:rsidRDefault="00A673A6">
            <w:pPr>
              <w:jc w:val="center"/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10E3ED68" w14:textId="77777777" w:rsidR="00180BBE" w:rsidRDefault="00A673A6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>815143.08</w:t>
            </w:r>
          </w:p>
        </w:tc>
        <w:tc>
          <w:tcPr>
            <w:tcW w:w="709" w:type="dxa"/>
            <w:vAlign w:val="center"/>
          </w:tcPr>
          <w:p w14:paraId="1317608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02DF32A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47A5E93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42F0823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1FC0D21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0BBE" w14:paraId="775CA231" w14:textId="77777777">
        <w:tc>
          <w:tcPr>
            <w:tcW w:w="713" w:type="dxa"/>
            <w:vAlign w:val="center"/>
          </w:tcPr>
          <w:p w14:paraId="025A0DE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1.12.17.</w:t>
            </w:r>
          </w:p>
        </w:tc>
        <w:tc>
          <w:tcPr>
            <w:tcW w:w="548" w:type="dxa"/>
            <w:vAlign w:val="center"/>
          </w:tcPr>
          <w:p w14:paraId="53D50B7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</w:t>
            </w:r>
          </w:p>
        </w:tc>
        <w:tc>
          <w:tcPr>
            <w:tcW w:w="875" w:type="dxa"/>
            <w:vAlign w:val="center"/>
          </w:tcPr>
          <w:p w14:paraId="2F25FAA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Центральная </w:t>
            </w:r>
            <w:r>
              <w:rPr>
                <w:sz w:val="20"/>
                <w:szCs w:val="20"/>
              </w:rPr>
              <w:t>котельная</w:t>
            </w:r>
          </w:p>
        </w:tc>
        <w:tc>
          <w:tcPr>
            <w:tcW w:w="714" w:type="dxa"/>
            <w:vAlign w:val="center"/>
          </w:tcPr>
          <w:p w14:paraId="5F0D8D0B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Нежилое</w:t>
            </w:r>
          </w:p>
        </w:tc>
        <w:tc>
          <w:tcPr>
            <w:tcW w:w="993" w:type="dxa"/>
            <w:vAlign w:val="center"/>
          </w:tcPr>
          <w:p w14:paraId="67168F0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Краснодарский край, р-н Гулькевичский, с. </w:t>
            </w:r>
            <w:r>
              <w:rPr>
                <w:sz w:val="20"/>
                <w:szCs w:val="20"/>
              </w:rPr>
              <w:lastRenderedPageBreak/>
              <w:t>Николенское</w:t>
            </w:r>
          </w:p>
          <w:p w14:paraId="6779EB7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25E8B79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5758E80E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>23:06:1002001:</w:t>
            </w:r>
          </w:p>
          <w:p w14:paraId="5902439A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367</w:t>
            </w:r>
          </w:p>
          <w:p w14:paraId="16104997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(23.08.</w:t>
            </w:r>
          </w:p>
          <w:p w14:paraId="765E7640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2013)</w:t>
            </w:r>
          </w:p>
          <w:p w14:paraId="6BD6DD9C" w14:textId="77777777" w:rsidR="00180BBE" w:rsidRDefault="00180BBE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</w:p>
        </w:tc>
        <w:tc>
          <w:tcPr>
            <w:tcW w:w="945" w:type="dxa"/>
            <w:vAlign w:val="center"/>
          </w:tcPr>
          <w:p w14:paraId="2D00A2C2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0C70B45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Муниципальное образование Николенское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520522D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Собственность</w:t>
            </w:r>
          </w:p>
          <w:p w14:paraId="2A15ECD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23-23-15/026/2010-325</w:t>
            </w:r>
          </w:p>
          <w:p w14:paraId="23D50F7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02.07.2010 </w:t>
            </w:r>
            <w:r>
              <w:rPr>
                <w:sz w:val="20"/>
                <w:szCs w:val="20"/>
              </w:rPr>
              <w:lastRenderedPageBreak/>
              <w:t>00:00:00</w:t>
            </w:r>
          </w:p>
          <w:p w14:paraId="5AC3022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о безвозмездной передаче объекта, выдан 02.06.2010</w:t>
            </w:r>
          </w:p>
        </w:tc>
        <w:tc>
          <w:tcPr>
            <w:tcW w:w="992" w:type="dxa"/>
            <w:vAlign w:val="center"/>
          </w:tcPr>
          <w:p w14:paraId="0635C9B7" w14:textId="77777777" w:rsidR="00180BBE" w:rsidRDefault="00A673A6">
            <w:pPr>
              <w:ind w:left="7"/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lastRenderedPageBreak/>
              <w:t xml:space="preserve">Площадь: общая 134.3 </w:t>
            </w:r>
            <w:proofErr w:type="spellStart"/>
            <w:r>
              <w:rPr>
                <w:rStyle w:val="fontstyle01"/>
                <w:rFonts w:ascii="Times New Roman" w:hAnsi="Times New Roman"/>
                <w:color w:val="auto"/>
              </w:rPr>
              <w:t>кв.м</w:t>
            </w:r>
            <w:proofErr w:type="spellEnd"/>
            <w:r>
              <w:rPr>
                <w:rStyle w:val="fontstyle01"/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709" w:type="dxa"/>
            <w:vAlign w:val="center"/>
          </w:tcPr>
          <w:p w14:paraId="58883284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7C06E544" w14:textId="77777777" w:rsidR="00180BBE" w:rsidRDefault="00A673A6">
            <w:pPr>
              <w:jc w:val="center"/>
              <w:rPr>
                <w:rStyle w:val="fontstyle01"/>
                <w:rFonts w:ascii="Times New Roman" w:hAnsi="Times New Roman"/>
                <w:color w:val="auto"/>
              </w:rPr>
            </w:pPr>
            <w:r>
              <w:rPr>
                <w:rStyle w:val="fontstyle01"/>
                <w:rFonts w:ascii="Times New Roman" w:hAnsi="Times New Roman"/>
                <w:color w:val="auto"/>
              </w:rPr>
              <w:t>2248380,0</w:t>
            </w:r>
          </w:p>
        </w:tc>
        <w:tc>
          <w:tcPr>
            <w:tcW w:w="709" w:type="dxa"/>
            <w:vAlign w:val="center"/>
          </w:tcPr>
          <w:p w14:paraId="2F96507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3499113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6F37133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2EEA39A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6AB3309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57630321" w14:textId="77777777" w:rsidR="00180BBE" w:rsidRDefault="00180BBE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</w:p>
    <w:p w14:paraId="5D64D609" w14:textId="77777777" w:rsidR="00180BBE" w:rsidRDefault="00A673A6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  <w:r>
        <w:rPr>
          <w:rFonts w:eastAsia="Arial"/>
          <w:b/>
          <w:sz w:val="28"/>
          <w:szCs w:val="28"/>
          <w:lang w:eastAsia="hi-IN" w:bidi="hi-IN"/>
        </w:rPr>
        <w:t xml:space="preserve">Подраздел 1.3. Сведения о помещениях, </w:t>
      </w:r>
      <w:proofErr w:type="spellStart"/>
      <w:r>
        <w:rPr>
          <w:rFonts w:eastAsia="Arial"/>
          <w:b/>
          <w:sz w:val="28"/>
          <w:szCs w:val="28"/>
          <w:lang w:eastAsia="hi-IN" w:bidi="hi-IN"/>
        </w:rPr>
        <w:t>машино</w:t>
      </w:r>
      <w:proofErr w:type="spellEnd"/>
      <w:r>
        <w:rPr>
          <w:rFonts w:eastAsia="Arial"/>
          <w:b/>
          <w:sz w:val="28"/>
          <w:szCs w:val="28"/>
          <w:lang w:eastAsia="hi-IN" w:bidi="hi-IN"/>
        </w:rPr>
        <w:t xml:space="preserve">-местах и иных объектах, </w:t>
      </w:r>
    </w:p>
    <w:p w14:paraId="0073FF0D" w14:textId="77777777" w:rsidR="00180BBE" w:rsidRDefault="00A673A6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  <w:r>
        <w:rPr>
          <w:rFonts w:eastAsia="Arial"/>
          <w:b/>
          <w:sz w:val="28"/>
          <w:szCs w:val="28"/>
          <w:lang w:eastAsia="hi-IN" w:bidi="hi-IN"/>
        </w:rPr>
        <w:t>отнесенных законом к недвижимости</w:t>
      </w:r>
    </w:p>
    <w:p w14:paraId="7D0C38C9" w14:textId="77777777" w:rsidR="00180BBE" w:rsidRDefault="00180BBE">
      <w:pPr>
        <w:jc w:val="center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93"/>
        <w:gridCol w:w="600"/>
        <w:gridCol w:w="935"/>
        <w:gridCol w:w="792"/>
        <w:gridCol w:w="1115"/>
        <w:gridCol w:w="863"/>
        <w:gridCol w:w="972"/>
        <w:gridCol w:w="1042"/>
        <w:gridCol w:w="1077"/>
        <w:gridCol w:w="1038"/>
        <w:gridCol w:w="888"/>
        <w:gridCol w:w="730"/>
        <w:gridCol w:w="1011"/>
        <w:gridCol w:w="988"/>
        <w:gridCol w:w="930"/>
        <w:gridCol w:w="1012"/>
      </w:tblGrid>
      <w:tr w:rsidR="00180BBE" w14:paraId="0FCA364E" w14:textId="77777777">
        <w:tc>
          <w:tcPr>
            <w:tcW w:w="793" w:type="dxa"/>
            <w:vAlign w:val="center"/>
          </w:tcPr>
          <w:p w14:paraId="58EB7786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600" w:type="dxa"/>
            <w:vAlign w:val="center"/>
          </w:tcPr>
          <w:p w14:paraId="5C552279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Вид объекта учета</w:t>
            </w:r>
          </w:p>
        </w:tc>
        <w:tc>
          <w:tcPr>
            <w:tcW w:w="935" w:type="dxa"/>
            <w:vAlign w:val="center"/>
          </w:tcPr>
          <w:p w14:paraId="49187125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Наименование объекта учета</w:t>
            </w:r>
          </w:p>
        </w:tc>
        <w:tc>
          <w:tcPr>
            <w:tcW w:w="792" w:type="dxa"/>
            <w:vAlign w:val="center"/>
          </w:tcPr>
          <w:p w14:paraId="49B97594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Назначение объекта учета</w:t>
            </w:r>
          </w:p>
        </w:tc>
        <w:tc>
          <w:tcPr>
            <w:tcW w:w="1115" w:type="dxa"/>
            <w:vAlign w:val="center"/>
          </w:tcPr>
          <w:p w14:paraId="6AE08023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Адрес (местоположение) объекта учета (с указанием кода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ОКТМО)</w:t>
            </w:r>
          </w:p>
        </w:tc>
        <w:tc>
          <w:tcPr>
            <w:tcW w:w="863" w:type="dxa"/>
            <w:vAlign w:val="center"/>
          </w:tcPr>
          <w:p w14:paraId="41A0A298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Кадастровый номер объекта учета (с датой присвоения)</w:t>
            </w:r>
          </w:p>
        </w:tc>
        <w:tc>
          <w:tcPr>
            <w:tcW w:w="972" w:type="dxa"/>
            <w:vAlign w:val="center"/>
          </w:tcPr>
          <w:p w14:paraId="4A8A8001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здании, сооружении, в состав которого входит объект учета (кадастровый номер, форма собственности)</w:t>
            </w:r>
          </w:p>
        </w:tc>
        <w:tc>
          <w:tcPr>
            <w:tcW w:w="1042" w:type="dxa"/>
            <w:vAlign w:val="center"/>
          </w:tcPr>
          <w:p w14:paraId="3E5D7796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правообладателе</w:t>
            </w:r>
          </w:p>
        </w:tc>
        <w:tc>
          <w:tcPr>
            <w:tcW w:w="1077" w:type="dxa"/>
            <w:vAlign w:val="center"/>
          </w:tcPr>
          <w:p w14:paraId="22C18B70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</w:p>
        </w:tc>
        <w:tc>
          <w:tcPr>
            <w:tcW w:w="1038" w:type="dxa"/>
            <w:vAlign w:val="center"/>
          </w:tcPr>
          <w:p w14:paraId="760F0846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888" w:type="dxa"/>
            <w:vAlign w:val="center"/>
          </w:tcPr>
          <w:p w14:paraId="39BD554C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Инвентарный номер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объекта учета</w:t>
            </w:r>
          </w:p>
        </w:tc>
        <w:tc>
          <w:tcPr>
            <w:tcW w:w="730" w:type="dxa"/>
            <w:vAlign w:val="center"/>
          </w:tcPr>
          <w:p w14:paraId="2F7E25CB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стоимости объекта учета</w:t>
            </w:r>
          </w:p>
        </w:tc>
        <w:tc>
          <w:tcPr>
            <w:tcW w:w="1011" w:type="dxa"/>
            <w:vAlign w:val="center"/>
          </w:tcPr>
          <w:p w14:paraId="157CA6C7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988" w:type="dxa"/>
            <w:vAlign w:val="center"/>
          </w:tcPr>
          <w:p w14:paraId="6A16E573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Сведения об установленных в отношении объекта учета ограничениях (обременениях) </w:t>
            </w:r>
          </w:p>
        </w:tc>
        <w:tc>
          <w:tcPr>
            <w:tcW w:w="930" w:type="dxa"/>
            <w:vAlign w:val="center"/>
          </w:tcPr>
          <w:p w14:paraId="0B6D5FB9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ния о лице, в пользу которого установлены ограничения (обременения)</w:t>
            </w:r>
          </w:p>
        </w:tc>
        <w:tc>
          <w:tcPr>
            <w:tcW w:w="1012" w:type="dxa"/>
            <w:vAlign w:val="center"/>
          </w:tcPr>
          <w:p w14:paraId="7DFDE1BE" w14:textId="77777777" w:rsidR="00180BBE" w:rsidRDefault="00A673A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:rsidR="00180BBE" w14:paraId="1956F7CD" w14:textId="77777777">
        <w:tc>
          <w:tcPr>
            <w:tcW w:w="793" w:type="dxa"/>
            <w:vAlign w:val="center"/>
          </w:tcPr>
          <w:p w14:paraId="5B92009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vAlign w:val="center"/>
          </w:tcPr>
          <w:p w14:paraId="0B2E5C4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5" w:type="dxa"/>
            <w:vAlign w:val="center"/>
          </w:tcPr>
          <w:p w14:paraId="0C97EAF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92" w:type="dxa"/>
            <w:vAlign w:val="center"/>
          </w:tcPr>
          <w:p w14:paraId="3B1CC16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5" w:type="dxa"/>
            <w:vAlign w:val="center"/>
          </w:tcPr>
          <w:p w14:paraId="5935039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3" w:type="dxa"/>
            <w:vAlign w:val="center"/>
          </w:tcPr>
          <w:p w14:paraId="61D8341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2" w:type="dxa"/>
            <w:vAlign w:val="center"/>
          </w:tcPr>
          <w:p w14:paraId="3E52331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42" w:type="dxa"/>
            <w:vAlign w:val="center"/>
          </w:tcPr>
          <w:p w14:paraId="727EB4B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77" w:type="dxa"/>
            <w:vAlign w:val="center"/>
          </w:tcPr>
          <w:p w14:paraId="01E70B7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38" w:type="dxa"/>
            <w:vAlign w:val="center"/>
          </w:tcPr>
          <w:p w14:paraId="17AFEFB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88" w:type="dxa"/>
            <w:vAlign w:val="center"/>
          </w:tcPr>
          <w:p w14:paraId="538BC8E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30" w:type="dxa"/>
            <w:vAlign w:val="center"/>
          </w:tcPr>
          <w:p w14:paraId="34A7F23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11" w:type="dxa"/>
            <w:vAlign w:val="center"/>
          </w:tcPr>
          <w:p w14:paraId="2A049BE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8" w:type="dxa"/>
            <w:vAlign w:val="center"/>
          </w:tcPr>
          <w:p w14:paraId="0DDC9D1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30" w:type="dxa"/>
            <w:vAlign w:val="center"/>
          </w:tcPr>
          <w:p w14:paraId="638273F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12" w:type="dxa"/>
            <w:vAlign w:val="center"/>
          </w:tcPr>
          <w:p w14:paraId="1EA7759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180BBE" w14:paraId="1A4FC41D" w14:textId="77777777">
        <w:tc>
          <w:tcPr>
            <w:tcW w:w="793" w:type="dxa"/>
            <w:vAlign w:val="center"/>
          </w:tcPr>
          <w:p w14:paraId="386D341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0" w:type="dxa"/>
            <w:vAlign w:val="center"/>
          </w:tcPr>
          <w:p w14:paraId="50731351" w14:textId="77777777" w:rsidR="00180BBE" w:rsidRDefault="00A673A6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5" w:type="dxa"/>
            <w:vAlign w:val="center"/>
          </w:tcPr>
          <w:p w14:paraId="69B8EB8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center"/>
          </w:tcPr>
          <w:p w14:paraId="7630A9D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15" w:type="dxa"/>
            <w:vAlign w:val="center"/>
          </w:tcPr>
          <w:p w14:paraId="43F019A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3" w:type="dxa"/>
            <w:vAlign w:val="center"/>
          </w:tcPr>
          <w:p w14:paraId="6D1534B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center"/>
          </w:tcPr>
          <w:p w14:paraId="619560B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vAlign w:val="center"/>
          </w:tcPr>
          <w:p w14:paraId="2927C20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center"/>
          </w:tcPr>
          <w:p w14:paraId="5627EBC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14:paraId="548DD30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8" w:type="dxa"/>
            <w:vAlign w:val="center"/>
          </w:tcPr>
          <w:p w14:paraId="5FE60FF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vAlign w:val="center"/>
          </w:tcPr>
          <w:p w14:paraId="17FFF8D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11" w:type="dxa"/>
            <w:vAlign w:val="center"/>
          </w:tcPr>
          <w:p w14:paraId="51FAE03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center"/>
          </w:tcPr>
          <w:p w14:paraId="20799FF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center"/>
          </w:tcPr>
          <w:p w14:paraId="74F985D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center"/>
          </w:tcPr>
          <w:p w14:paraId="23915AA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3504C44A" w14:textId="77777777" w:rsidR="00180BBE" w:rsidRDefault="00180BBE">
      <w:pPr>
        <w:jc w:val="center"/>
      </w:pPr>
    </w:p>
    <w:p w14:paraId="12EB2A1F" w14:textId="77777777" w:rsidR="00180BBE" w:rsidRDefault="00A673A6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  <w:r>
        <w:rPr>
          <w:rFonts w:eastAsia="Arial"/>
          <w:b/>
          <w:sz w:val="28"/>
          <w:szCs w:val="28"/>
          <w:lang w:eastAsia="hi-IN" w:bidi="hi-IN"/>
        </w:rPr>
        <w:lastRenderedPageBreak/>
        <w:t xml:space="preserve">Подраздел 1.4. Сведения о воздушных и морских судах, судах </w:t>
      </w:r>
      <w:r>
        <w:rPr>
          <w:rFonts w:eastAsia="Arial"/>
          <w:b/>
          <w:sz w:val="28"/>
          <w:szCs w:val="28"/>
          <w:lang w:eastAsia="hi-IN" w:bidi="hi-IN"/>
        </w:rPr>
        <w:t>внутреннего плавания</w:t>
      </w:r>
    </w:p>
    <w:p w14:paraId="62BB9591" w14:textId="77777777" w:rsidR="00180BBE" w:rsidRDefault="00180BBE">
      <w:pPr>
        <w:widowControl w:val="0"/>
        <w:suppressAutoHyphens/>
        <w:autoSpaceDE w:val="0"/>
        <w:jc w:val="center"/>
        <w:rPr>
          <w:rFonts w:eastAsia="Arial"/>
          <w:bCs/>
          <w:sz w:val="28"/>
          <w:szCs w:val="28"/>
          <w:lang w:eastAsia="hi-IN" w:bidi="hi-I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0"/>
        <w:gridCol w:w="672"/>
        <w:gridCol w:w="1068"/>
        <w:gridCol w:w="899"/>
        <w:gridCol w:w="944"/>
        <w:gridCol w:w="1137"/>
        <w:gridCol w:w="1196"/>
        <w:gridCol w:w="1238"/>
        <w:gridCol w:w="1439"/>
        <w:gridCol w:w="825"/>
        <w:gridCol w:w="1114"/>
        <w:gridCol w:w="1131"/>
        <w:gridCol w:w="1063"/>
        <w:gridCol w:w="1160"/>
      </w:tblGrid>
      <w:tr w:rsidR="00180BBE" w14:paraId="7D0367EC" w14:textId="77777777">
        <w:tc>
          <w:tcPr>
            <w:tcW w:w="704" w:type="dxa"/>
            <w:vAlign w:val="center"/>
          </w:tcPr>
          <w:p w14:paraId="5165BF4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bookmarkStart w:id="1" w:name="_Hlk174527059"/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834" w:type="dxa"/>
            <w:vAlign w:val="center"/>
          </w:tcPr>
          <w:p w14:paraId="476709D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Вид объекта учета</w:t>
            </w:r>
          </w:p>
        </w:tc>
        <w:tc>
          <w:tcPr>
            <w:tcW w:w="1044" w:type="dxa"/>
            <w:vAlign w:val="center"/>
          </w:tcPr>
          <w:p w14:paraId="56F04B4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Наименование объекта учета</w:t>
            </w:r>
          </w:p>
        </w:tc>
        <w:tc>
          <w:tcPr>
            <w:tcW w:w="879" w:type="dxa"/>
            <w:vAlign w:val="center"/>
          </w:tcPr>
          <w:p w14:paraId="5B85A1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Назначение объекта учета</w:t>
            </w:r>
          </w:p>
        </w:tc>
        <w:tc>
          <w:tcPr>
            <w:tcW w:w="922" w:type="dxa"/>
            <w:vAlign w:val="center"/>
          </w:tcPr>
          <w:p w14:paraId="3092F96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Порт (место) регистрации и (или) место (аэродром) базирования (с указанием кода ОКТМО)</w:t>
            </w:r>
          </w:p>
        </w:tc>
        <w:tc>
          <w:tcPr>
            <w:tcW w:w="1226" w:type="dxa"/>
            <w:vAlign w:val="center"/>
          </w:tcPr>
          <w:p w14:paraId="1177EA0C" w14:textId="77777777" w:rsidR="00180BBE" w:rsidRDefault="00A673A6">
            <w:pPr>
              <w:widowControl w:val="0"/>
              <w:suppressAutoHyphens/>
              <w:autoSpaceDE w:val="0"/>
              <w:ind w:left="-105" w:right="-69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Регистрационный номер (с датой присвоения)</w:t>
            </w:r>
          </w:p>
        </w:tc>
        <w:tc>
          <w:tcPr>
            <w:tcW w:w="1168" w:type="dxa"/>
            <w:vAlign w:val="center"/>
          </w:tcPr>
          <w:p w14:paraId="405A963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Сведения 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правообладателе</w:t>
            </w:r>
          </w:p>
        </w:tc>
        <w:tc>
          <w:tcPr>
            <w:tcW w:w="1208" w:type="dxa"/>
            <w:vAlign w:val="center"/>
          </w:tcPr>
          <w:p w14:paraId="6E419D3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</w:p>
        </w:tc>
        <w:tc>
          <w:tcPr>
            <w:tcW w:w="1404" w:type="dxa"/>
            <w:vAlign w:val="center"/>
          </w:tcPr>
          <w:p w14:paraId="6639FE2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Сведения об основных характеристиках судна, в том числе: год и место постройки судна, инвентарный номер, серийный (заводской) номер, идентификационный номер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судна и место строительства (для строящихся судов)</w:t>
            </w:r>
          </w:p>
        </w:tc>
        <w:tc>
          <w:tcPr>
            <w:tcW w:w="808" w:type="dxa"/>
            <w:vAlign w:val="center"/>
          </w:tcPr>
          <w:p w14:paraId="59D82C0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стоимости судна</w:t>
            </w:r>
          </w:p>
        </w:tc>
        <w:tc>
          <w:tcPr>
            <w:tcW w:w="1088" w:type="dxa"/>
            <w:vAlign w:val="center"/>
          </w:tcPr>
          <w:p w14:paraId="551D1CA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произведенных ремонте, модернизации судна</w:t>
            </w:r>
          </w:p>
        </w:tc>
        <w:tc>
          <w:tcPr>
            <w:tcW w:w="1105" w:type="dxa"/>
            <w:vAlign w:val="center"/>
          </w:tcPr>
          <w:p w14:paraId="58E0D09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Сведения об установленных в отношении судна ограничениях (обременениях) </w:t>
            </w:r>
          </w:p>
        </w:tc>
        <w:tc>
          <w:tcPr>
            <w:tcW w:w="1038" w:type="dxa"/>
            <w:vAlign w:val="center"/>
          </w:tcPr>
          <w:p w14:paraId="43AE105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ичения (обременения)</w:t>
            </w:r>
          </w:p>
        </w:tc>
        <w:tc>
          <w:tcPr>
            <w:tcW w:w="1132" w:type="dxa"/>
            <w:vAlign w:val="center"/>
          </w:tcPr>
          <w:p w14:paraId="07B6706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:rsidR="00180BBE" w14:paraId="3D343BB7" w14:textId="77777777">
        <w:tc>
          <w:tcPr>
            <w:tcW w:w="704" w:type="dxa"/>
            <w:vAlign w:val="center"/>
          </w:tcPr>
          <w:p w14:paraId="06B6CBA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834" w:type="dxa"/>
            <w:vAlign w:val="center"/>
          </w:tcPr>
          <w:p w14:paraId="2DAEEC4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044" w:type="dxa"/>
            <w:vAlign w:val="center"/>
          </w:tcPr>
          <w:p w14:paraId="2AAB453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879" w:type="dxa"/>
            <w:vAlign w:val="center"/>
          </w:tcPr>
          <w:p w14:paraId="078C597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922" w:type="dxa"/>
            <w:vAlign w:val="center"/>
          </w:tcPr>
          <w:p w14:paraId="2E51842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1226" w:type="dxa"/>
            <w:vAlign w:val="center"/>
          </w:tcPr>
          <w:p w14:paraId="08467B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1168" w:type="dxa"/>
            <w:vAlign w:val="center"/>
          </w:tcPr>
          <w:p w14:paraId="12F0F02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1208" w:type="dxa"/>
            <w:vAlign w:val="center"/>
          </w:tcPr>
          <w:p w14:paraId="4039CA7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1404" w:type="dxa"/>
            <w:vAlign w:val="center"/>
          </w:tcPr>
          <w:p w14:paraId="0419A10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9</w:t>
            </w:r>
          </w:p>
        </w:tc>
        <w:tc>
          <w:tcPr>
            <w:tcW w:w="808" w:type="dxa"/>
            <w:vAlign w:val="center"/>
          </w:tcPr>
          <w:p w14:paraId="664298C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10</w:t>
            </w:r>
          </w:p>
        </w:tc>
        <w:tc>
          <w:tcPr>
            <w:tcW w:w="1088" w:type="dxa"/>
            <w:vAlign w:val="center"/>
          </w:tcPr>
          <w:p w14:paraId="23EBD5F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11</w:t>
            </w:r>
          </w:p>
        </w:tc>
        <w:tc>
          <w:tcPr>
            <w:tcW w:w="1105" w:type="dxa"/>
            <w:vAlign w:val="center"/>
          </w:tcPr>
          <w:p w14:paraId="297C767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12</w:t>
            </w:r>
          </w:p>
        </w:tc>
        <w:tc>
          <w:tcPr>
            <w:tcW w:w="1038" w:type="dxa"/>
            <w:vAlign w:val="center"/>
          </w:tcPr>
          <w:p w14:paraId="26D9983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13</w:t>
            </w:r>
          </w:p>
        </w:tc>
        <w:tc>
          <w:tcPr>
            <w:tcW w:w="1132" w:type="dxa"/>
            <w:vAlign w:val="center"/>
          </w:tcPr>
          <w:p w14:paraId="04B209F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14</w:t>
            </w:r>
          </w:p>
        </w:tc>
      </w:tr>
      <w:tr w:rsidR="00180BBE" w14:paraId="6A58AAED" w14:textId="77777777">
        <w:tc>
          <w:tcPr>
            <w:tcW w:w="704" w:type="dxa"/>
            <w:vAlign w:val="center"/>
          </w:tcPr>
          <w:p w14:paraId="17E3BB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834" w:type="dxa"/>
            <w:vAlign w:val="center"/>
          </w:tcPr>
          <w:p w14:paraId="1690126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044" w:type="dxa"/>
            <w:vAlign w:val="center"/>
          </w:tcPr>
          <w:p w14:paraId="301DB7B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879" w:type="dxa"/>
            <w:vAlign w:val="center"/>
          </w:tcPr>
          <w:p w14:paraId="7F1E460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922" w:type="dxa"/>
            <w:vAlign w:val="center"/>
          </w:tcPr>
          <w:p w14:paraId="4770F36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226" w:type="dxa"/>
            <w:vAlign w:val="center"/>
          </w:tcPr>
          <w:p w14:paraId="53376CB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168" w:type="dxa"/>
            <w:vAlign w:val="center"/>
          </w:tcPr>
          <w:p w14:paraId="1051C92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208" w:type="dxa"/>
            <w:vAlign w:val="center"/>
          </w:tcPr>
          <w:p w14:paraId="2C9F750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404" w:type="dxa"/>
            <w:vAlign w:val="center"/>
          </w:tcPr>
          <w:p w14:paraId="7C59516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808" w:type="dxa"/>
            <w:vAlign w:val="center"/>
          </w:tcPr>
          <w:p w14:paraId="0995B2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088" w:type="dxa"/>
            <w:vAlign w:val="center"/>
          </w:tcPr>
          <w:p w14:paraId="4EE0E0E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105" w:type="dxa"/>
            <w:vAlign w:val="center"/>
          </w:tcPr>
          <w:p w14:paraId="2421E4F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038" w:type="dxa"/>
            <w:vAlign w:val="center"/>
          </w:tcPr>
          <w:p w14:paraId="435A0E7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132" w:type="dxa"/>
            <w:vAlign w:val="center"/>
          </w:tcPr>
          <w:p w14:paraId="70EA5F5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</w:tr>
      <w:bookmarkEnd w:id="1"/>
    </w:tbl>
    <w:p w14:paraId="66A23EF4" w14:textId="77777777" w:rsidR="00180BBE" w:rsidRDefault="00180BBE">
      <w:pPr>
        <w:widowControl w:val="0"/>
        <w:suppressAutoHyphens/>
        <w:autoSpaceDE w:val="0"/>
        <w:rPr>
          <w:rFonts w:eastAsia="Arial"/>
          <w:bCs/>
          <w:sz w:val="28"/>
          <w:szCs w:val="28"/>
          <w:lang w:eastAsia="hi-IN" w:bidi="hi-IN"/>
        </w:rPr>
      </w:pPr>
    </w:p>
    <w:p w14:paraId="79561651" w14:textId="77777777" w:rsidR="00180BBE" w:rsidRDefault="00A673A6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hi-IN" w:bidi="hi-IN"/>
        </w:rPr>
      </w:pPr>
      <w:r>
        <w:rPr>
          <w:rFonts w:eastAsia="Arial"/>
          <w:b/>
          <w:bCs/>
          <w:sz w:val="28"/>
          <w:szCs w:val="28"/>
          <w:lang w:eastAsia="hi-IN" w:bidi="hi-IN"/>
        </w:rPr>
        <w:t>Раздел 2. Сведения о муниципальном движимом и ином имуществе</w:t>
      </w:r>
    </w:p>
    <w:p w14:paraId="76A30F0B" w14:textId="77777777" w:rsidR="00180BBE" w:rsidRDefault="00180BBE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eastAsia="hi-IN" w:bidi="hi-IN"/>
        </w:rPr>
      </w:pPr>
      <w:bookmarkStart w:id="2" w:name="sub_2002"/>
      <w:bookmarkStart w:id="3" w:name="sub_2001"/>
      <w:bookmarkEnd w:id="2"/>
      <w:bookmarkEnd w:id="3"/>
    </w:p>
    <w:p w14:paraId="68850F4E" w14:textId="77777777" w:rsidR="00180BBE" w:rsidRDefault="00A673A6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eastAsia="hi-IN" w:bidi="hi-IN"/>
        </w:rPr>
      </w:pPr>
      <w:r>
        <w:rPr>
          <w:rFonts w:eastAsia="Arial"/>
          <w:b/>
          <w:bCs/>
          <w:sz w:val="28"/>
          <w:szCs w:val="28"/>
          <w:lang w:eastAsia="hi-IN" w:bidi="hi-IN"/>
        </w:rPr>
        <w:t>Подраздел 2.1. Сведения об акциях</w:t>
      </w:r>
    </w:p>
    <w:p w14:paraId="53A91C58" w14:textId="77777777" w:rsidR="00180BBE" w:rsidRDefault="00180BBE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eastAsia="hi-IN" w:bidi="hi-I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820"/>
        <w:gridCol w:w="1820"/>
        <w:gridCol w:w="1997"/>
        <w:gridCol w:w="1820"/>
        <w:gridCol w:w="1820"/>
        <w:gridCol w:w="1820"/>
        <w:gridCol w:w="1820"/>
        <w:gridCol w:w="1820"/>
      </w:tblGrid>
      <w:tr w:rsidR="00180BBE" w14:paraId="6ACFF16B" w14:textId="77777777">
        <w:tc>
          <w:tcPr>
            <w:tcW w:w="1820" w:type="dxa"/>
            <w:vAlign w:val="center"/>
          </w:tcPr>
          <w:p w14:paraId="19B1433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1820" w:type="dxa"/>
            <w:vAlign w:val="center"/>
          </w:tcPr>
          <w:p w14:paraId="406CA0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Сведения об </w:t>
            </w:r>
            <w:r>
              <w:rPr>
                <w:sz w:val="20"/>
                <w:szCs w:val="20"/>
                <w:shd w:val="clear" w:color="auto" w:fill="FFFFFF"/>
              </w:rPr>
              <w:t xml:space="preserve">акционерном обществе (эмитенте), включая полное наименование юридического лица, </w:t>
            </w:r>
            <w:r>
              <w:rPr>
                <w:sz w:val="20"/>
                <w:szCs w:val="20"/>
                <w:shd w:val="clear" w:color="auto" w:fill="FFFFFF"/>
              </w:rPr>
              <w:lastRenderedPageBreak/>
              <w:t>включающее его организационно-правовую форму, ИНН, КПП, ОГРН, адрес в пределах места нахождения (с указанием кода ОКТМО)</w:t>
            </w:r>
          </w:p>
        </w:tc>
        <w:tc>
          <w:tcPr>
            <w:tcW w:w="1820" w:type="dxa"/>
            <w:vAlign w:val="center"/>
          </w:tcPr>
          <w:p w14:paraId="225EA9D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lastRenderedPageBreak/>
              <w:t>Сведения об акциях, в том числе: количество акций, реги</w:t>
            </w:r>
            <w:r>
              <w:rPr>
                <w:sz w:val="20"/>
                <w:szCs w:val="20"/>
                <w:shd w:val="clear" w:color="auto" w:fill="FFFFFF"/>
              </w:rPr>
              <w:t xml:space="preserve">страционные номера выпусков, номинальная стоимость акций, вид акций </w:t>
            </w:r>
            <w:r>
              <w:rPr>
                <w:sz w:val="20"/>
                <w:szCs w:val="20"/>
                <w:shd w:val="clear" w:color="auto" w:fill="FFFFFF"/>
              </w:rPr>
              <w:lastRenderedPageBreak/>
              <w:t>(обыкновенные или привилегированные)</w:t>
            </w:r>
          </w:p>
        </w:tc>
        <w:tc>
          <w:tcPr>
            <w:tcW w:w="1820" w:type="dxa"/>
            <w:vAlign w:val="center"/>
          </w:tcPr>
          <w:p w14:paraId="24A614F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Сведения о правообладателе</w:t>
            </w:r>
          </w:p>
        </w:tc>
        <w:tc>
          <w:tcPr>
            <w:tcW w:w="1820" w:type="dxa"/>
            <w:vAlign w:val="center"/>
          </w:tcPr>
          <w:p w14:paraId="127E1CB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</w:p>
        </w:tc>
        <w:tc>
          <w:tcPr>
            <w:tcW w:w="1820" w:type="dxa"/>
            <w:vAlign w:val="center"/>
          </w:tcPr>
          <w:p w14:paraId="0B2191E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установленных ограничениях (обременениях)</w:t>
            </w:r>
          </w:p>
        </w:tc>
        <w:tc>
          <w:tcPr>
            <w:tcW w:w="1820" w:type="dxa"/>
            <w:vAlign w:val="center"/>
          </w:tcPr>
          <w:p w14:paraId="21E6D51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1820" w:type="dxa"/>
            <w:vAlign w:val="center"/>
          </w:tcPr>
          <w:p w14:paraId="2F8A61A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:rsidR="00180BBE" w14:paraId="253EAE0F" w14:textId="77777777">
        <w:tc>
          <w:tcPr>
            <w:tcW w:w="1820" w:type="dxa"/>
            <w:vAlign w:val="center"/>
          </w:tcPr>
          <w:p w14:paraId="466D7BD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820" w:type="dxa"/>
            <w:vAlign w:val="center"/>
          </w:tcPr>
          <w:p w14:paraId="713515E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820" w:type="dxa"/>
            <w:vAlign w:val="center"/>
          </w:tcPr>
          <w:p w14:paraId="1C9682E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820" w:type="dxa"/>
            <w:vAlign w:val="center"/>
          </w:tcPr>
          <w:p w14:paraId="5529C4E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1820" w:type="dxa"/>
            <w:vAlign w:val="center"/>
          </w:tcPr>
          <w:p w14:paraId="3E73564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1820" w:type="dxa"/>
            <w:vAlign w:val="center"/>
          </w:tcPr>
          <w:p w14:paraId="69C136B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1820" w:type="dxa"/>
            <w:vAlign w:val="center"/>
          </w:tcPr>
          <w:p w14:paraId="345CACF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1820" w:type="dxa"/>
            <w:vAlign w:val="center"/>
          </w:tcPr>
          <w:p w14:paraId="6263AF0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8</w:t>
            </w:r>
          </w:p>
        </w:tc>
      </w:tr>
      <w:tr w:rsidR="00180BBE" w14:paraId="2DA85114" w14:textId="77777777">
        <w:tc>
          <w:tcPr>
            <w:tcW w:w="1820" w:type="dxa"/>
            <w:vAlign w:val="center"/>
          </w:tcPr>
          <w:p w14:paraId="70A83B5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820" w:type="dxa"/>
            <w:vAlign w:val="center"/>
          </w:tcPr>
          <w:p w14:paraId="00F9FDF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820" w:type="dxa"/>
            <w:vAlign w:val="center"/>
          </w:tcPr>
          <w:p w14:paraId="1190691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820" w:type="dxa"/>
            <w:vAlign w:val="center"/>
          </w:tcPr>
          <w:p w14:paraId="6C1B421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820" w:type="dxa"/>
            <w:vAlign w:val="center"/>
          </w:tcPr>
          <w:p w14:paraId="6CC4137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820" w:type="dxa"/>
            <w:vAlign w:val="center"/>
          </w:tcPr>
          <w:p w14:paraId="392B6BA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820" w:type="dxa"/>
            <w:vAlign w:val="center"/>
          </w:tcPr>
          <w:p w14:paraId="51CE0B7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820" w:type="dxa"/>
            <w:vAlign w:val="center"/>
          </w:tcPr>
          <w:p w14:paraId="689B6CC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</w:tbl>
    <w:p w14:paraId="2D3B36BF" w14:textId="77777777" w:rsidR="00180BBE" w:rsidRDefault="00180BBE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eastAsia="hi-IN" w:bidi="hi-IN"/>
        </w:rPr>
      </w:pPr>
    </w:p>
    <w:p w14:paraId="53B005FE" w14:textId="77777777" w:rsidR="00180BBE" w:rsidRDefault="00A673A6">
      <w:pPr>
        <w:widowControl w:val="0"/>
        <w:suppressAutoHyphens/>
        <w:autoSpaceDE w:val="0"/>
        <w:jc w:val="center"/>
        <w:rPr>
          <w:b/>
          <w:sz w:val="28"/>
          <w:szCs w:val="28"/>
          <w:shd w:val="clear" w:color="auto" w:fill="FFFFFF"/>
        </w:rPr>
      </w:pPr>
      <w:r>
        <w:rPr>
          <w:rFonts w:eastAsia="Arial"/>
          <w:b/>
          <w:bCs/>
          <w:sz w:val="28"/>
          <w:szCs w:val="28"/>
          <w:lang w:eastAsia="hi-IN" w:bidi="hi-IN"/>
        </w:rPr>
        <w:t xml:space="preserve">Подраздел 2.2. Сведения </w:t>
      </w:r>
      <w:bookmarkStart w:id="4" w:name="sub_2102"/>
      <w:bookmarkStart w:id="5" w:name="sub_2101"/>
      <w:bookmarkEnd w:id="4"/>
      <w:bookmarkEnd w:id="5"/>
      <w:r>
        <w:rPr>
          <w:b/>
          <w:sz w:val="28"/>
          <w:szCs w:val="28"/>
          <w:shd w:val="clear" w:color="auto" w:fill="FFFFFF"/>
        </w:rPr>
        <w:t>о долях (вкладах) в уставных (складочных) капиталах хозяйственных обществ и товариществ</w:t>
      </w:r>
    </w:p>
    <w:p w14:paraId="22E2BB7D" w14:textId="77777777" w:rsidR="00180BBE" w:rsidRDefault="00180BBE">
      <w:pPr>
        <w:widowControl w:val="0"/>
        <w:suppressAutoHyphens/>
        <w:autoSpaceDE w:val="0"/>
        <w:jc w:val="center"/>
        <w:rPr>
          <w:sz w:val="28"/>
          <w:szCs w:val="28"/>
          <w:shd w:val="clear" w:color="auto" w:fill="FFFFFF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36"/>
        <w:gridCol w:w="2040"/>
        <w:gridCol w:w="2017"/>
        <w:gridCol w:w="1899"/>
        <w:gridCol w:w="2070"/>
        <w:gridCol w:w="1579"/>
        <w:gridCol w:w="1931"/>
        <w:gridCol w:w="2014"/>
      </w:tblGrid>
      <w:tr w:rsidR="00180BBE" w14:paraId="0B0FF531" w14:textId="77777777"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F3F788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69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00F11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Сведения о хозяйственном обществе (товариществе), включая полное наименование </w:t>
            </w:r>
            <w:r>
              <w:rPr>
                <w:sz w:val="20"/>
                <w:szCs w:val="20"/>
                <w:shd w:val="clear" w:color="auto" w:fill="FFFFFF"/>
              </w:rPr>
              <w:t>юридического лица, включающее его организационно-правовую форму, ИНН, КПП, ОГРН, адрес в пределах места нахождения (с указанием кода ОКТМО)</w:t>
            </w:r>
          </w:p>
        </w:tc>
        <w:tc>
          <w:tcPr>
            <w:tcW w:w="68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C2E1C5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Доля (вклад) в уставном (складочном) капитале хозяйственного общества, товарищества в процентах</w:t>
            </w:r>
          </w:p>
        </w:tc>
        <w:tc>
          <w:tcPr>
            <w:tcW w:w="64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01B10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Сведения 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правообладателе</w:t>
            </w:r>
          </w:p>
        </w:tc>
        <w:tc>
          <w:tcPr>
            <w:tcW w:w="7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F17D0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</w:p>
        </w:tc>
        <w:tc>
          <w:tcPr>
            <w:tcW w:w="53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A56A92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установленных ограничениях (обременениях)</w:t>
            </w:r>
          </w:p>
        </w:tc>
        <w:tc>
          <w:tcPr>
            <w:tcW w:w="65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9A3D96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68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DD8A3C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ти)</w:t>
            </w:r>
          </w:p>
        </w:tc>
      </w:tr>
      <w:tr w:rsidR="00180BBE" w14:paraId="6D13BB5C" w14:textId="77777777"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E3E21D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69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0A5AC3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68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CCBC4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64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F5FEB1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7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DCC03B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53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B75C4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65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35BA64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68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E0691C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8</w:t>
            </w:r>
          </w:p>
        </w:tc>
      </w:tr>
      <w:tr w:rsidR="00180BBE" w14:paraId="1B1EDA8B" w14:textId="77777777">
        <w:tc>
          <w:tcPr>
            <w:tcW w:w="41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07B57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69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7C9E94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68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80822F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64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B32181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7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D3640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3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B13E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65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5B4CC4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68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40E13E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</w:tbl>
    <w:p w14:paraId="09B2B481" w14:textId="77777777" w:rsidR="00180BBE" w:rsidRDefault="00180BBE">
      <w:pPr>
        <w:widowControl w:val="0"/>
        <w:suppressAutoHyphens/>
        <w:autoSpaceDE w:val="0"/>
        <w:ind w:firstLine="720"/>
        <w:jc w:val="both"/>
        <w:rPr>
          <w:rFonts w:eastAsia="Arial"/>
          <w:bCs/>
          <w:sz w:val="28"/>
          <w:szCs w:val="28"/>
          <w:lang w:eastAsia="hi-IN" w:bidi="hi-IN"/>
        </w:rPr>
      </w:pPr>
    </w:p>
    <w:p w14:paraId="27C38092" w14:textId="77777777" w:rsidR="00180BBE" w:rsidRDefault="00A673A6">
      <w:pPr>
        <w:widowControl w:val="0"/>
        <w:suppressAutoHyphens/>
        <w:autoSpaceDE w:val="0"/>
        <w:jc w:val="center"/>
        <w:rPr>
          <w:b/>
          <w:sz w:val="28"/>
          <w:szCs w:val="28"/>
          <w:shd w:val="clear" w:color="auto" w:fill="FFFFFF"/>
        </w:rPr>
      </w:pPr>
      <w:bookmarkStart w:id="6" w:name="sub_220"/>
      <w:bookmarkEnd w:id="6"/>
      <w:r>
        <w:rPr>
          <w:rFonts w:eastAsia="Arial"/>
          <w:b/>
          <w:sz w:val="28"/>
          <w:szCs w:val="28"/>
          <w:lang w:eastAsia="hi-IN" w:bidi="hi-IN"/>
        </w:rPr>
        <w:t xml:space="preserve">Подраздел 2.3. Сведения о </w:t>
      </w:r>
      <w:r>
        <w:rPr>
          <w:b/>
          <w:sz w:val="28"/>
          <w:szCs w:val="28"/>
          <w:shd w:val="clear" w:color="auto" w:fill="FFFFFF"/>
        </w:rPr>
        <w:t xml:space="preserve">движимом имуществе и ином имуществе, за исключением акций и долей (вкладов) </w:t>
      </w:r>
    </w:p>
    <w:p w14:paraId="1228345D" w14:textId="77777777" w:rsidR="00180BBE" w:rsidRDefault="00A673A6">
      <w:pPr>
        <w:widowControl w:val="0"/>
        <w:suppressAutoHyphens/>
        <w:autoSpaceDE w:val="0"/>
        <w:jc w:val="center"/>
        <w:rPr>
          <w:bCs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в уставных (складочных) капиталах хозяйственных обществ и товариществ</w:t>
      </w:r>
    </w:p>
    <w:p w14:paraId="2B6D86AA" w14:textId="77777777" w:rsidR="00180BBE" w:rsidRDefault="00180BBE">
      <w:pPr>
        <w:widowControl w:val="0"/>
        <w:suppressAutoHyphens/>
        <w:autoSpaceDE w:val="0"/>
        <w:jc w:val="center"/>
        <w:rPr>
          <w:rFonts w:eastAsia="Arial"/>
          <w:bCs/>
          <w:sz w:val="28"/>
          <w:szCs w:val="28"/>
          <w:lang w:eastAsia="hi-IN" w:bidi="hi-IN"/>
        </w:rPr>
      </w:pPr>
    </w:p>
    <w:tbl>
      <w:tblPr>
        <w:tblW w:w="5265" w:type="pct"/>
        <w:tblLook w:val="04A0" w:firstRow="1" w:lastRow="0" w:firstColumn="1" w:lastColumn="0" w:noHBand="0" w:noVBand="1"/>
      </w:tblPr>
      <w:tblGrid>
        <w:gridCol w:w="1217"/>
        <w:gridCol w:w="3183"/>
        <w:gridCol w:w="1674"/>
        <w:gridCol w:w="1652"/>
        <w:gridCol w:w="1116"/>
        <w:gridCol w:w="2116"/>
        <w:gridCol w:w="1557"/>
        <w:gridCol w:w="1457"/>
        <w:gridCol w:w="1599"/>
      </w:tblGrid>
      <w:tr w:rsidR="00180BBE" w14:paraId="1F21964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D3E80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bookmarkStart w:id="7" w:name="sub_2202"/>
            <w:bookmarkStart w:id="8" w:name="sub_2201"/>
            <w:bookmarkEnd w:id="7"/>
            <w:bookmarkEnd w:id="8"/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379E85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Наименование </w:t>
            </w:r>
            <w:r>
              <w:rPr>
                <w:sz w:val="20"/>
                <w:szCs w:val="20"/>
                <w:shd w:val="clear" w:color="auto" w:fill="FFFFFF"/>
              </w:rPr>
              <w:t>движимого имущества (иного имущества)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6D3B64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Сведения об объекте учета, в </w:t>
            </w:r>
            <w:r>
              <w:rPr>
                <w:sz w:val="20"/>
                <w:szCs w:val="20"/>
                <w:shd w:val="clear" w:color="auto" w:fill="FFFFFF"/>
              </w:rPr>
              <w:lastRenderedPageBreak/>
              <w:t>том числе: марка, модель, год выпуска, инвентарный номер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04F67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Сведения о правообладателе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06F4AC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Сведения 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стоимости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94AC8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Вид вещного права, на основании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которого правообладателю принадлежит объект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учета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AC8B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Сведения об установленных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ограничениях (обременениях)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8712F2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Сведения о лице, в пользу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которого установлены ограничения (обременения)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92BC49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Иные сведения (при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необходимости)</w:t>
            </w:r>
          </w:p>
        </w:tc>
      </w:tr>
      <w:tr w:rsidR="00180BBE" w14:paraId="4A6F5C6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68E9E9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866282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21EFCD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D799E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F390BA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81482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BAFB3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C44DD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8E6D46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9</w:t>
            </w:r>
          </w:p>
        </w:tc>
      </w:tr>
      <w:tr w:rsidR="00180BBE" w14:paraId="3686138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38549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5125D7A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9900BE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ВАЗ 21070 </w:t>
            </w:r>
          </w:p>
          <w:p w14:paraId="64BE305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гос. номер Т228АЕ93 </w:t>
            </w:r>
          </w:p>
          <w:p w14:paraId="6F509593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 года выпуска,</w:t>
            </w:r>
          </w:p>
          <w:p w14:paraId="018715CD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65C1471" w14:textId="77777777" w:rsidR="00180BBE" w:rsidRDefault="00A673A6">
            <w:pPr>
              <w:ind w:left="-108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№ 110105030002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5890B0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57887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132 100,0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E774D6" w14:textId="77777777" w:rsidR="00180BBE" w:rsidRDefault="00A673A6">
            <w:pPr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Акт передачи от 27.01.2006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7A105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AD1578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C16ECC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CDE4E9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0A8640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7126B02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BFAED8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32213</w:t>
            </w:r>
          </w:p>
          <w:p w14:paraId="7350746F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гос. Номер</w:t>
            </w:r>
          </w:p>
          <w:p w14:paraId="48A01F57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Н490 РМ93  </w:t>
            </w:r>
          </w:p>
          <w:p w14:paraId="41DF30DC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2008 года </w:t>
            </w:r>
            <w:r>
              <w:rPr>
                <w:sz w:val="20"/>
                <w:szCs w:val="20"/>
              </w:rPr>
              <w:t>выпуска,</w:t>
            </w:r>
          </w:p>
          <w:p w14:paraId="2A62431C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16B56530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НП1105030002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F7980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08F801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430 000,00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29C760" w14:textId="77777777" w:rsidR="00180BBE" w:rsidRDefault="00A673A6">
            <w:pPr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Собственность.</w:t>
            </w:r>
          </w:p>
          <w:p w14:paraId="1C30988B" w14:textId="77777777" w:rsidR="00180BBE" w:rsidRDefault="00A673A6">
            <w:pPr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58BED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A9E729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B9E24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E51D1D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7A40A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48CB48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A040A95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LADA 219070 LADA GRANTA, </w:t>
            </w:r>
          </w:p>
          <w:p w14:paraId="40AB6E16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гос. номер С218УС 123, 2018 года выпуска,  </w:t>
            </w:r>
          </w:p>
          <w:p w14:paraId="0BAB0F2C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C71C1E8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110135030080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28C09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713C7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491 964,00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7BD9F5" w14:textId="77777777" w:rsidR="00180BBE" w:rsidRDefault="00A673A6">
            <w:pPr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Собственность. Муниципальный контракт 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5653FC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84CA2D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0FDB0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AF20CD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EAFC9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E9198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Трактор 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AB9774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«</w:t>
            </w:r>
            <w:proofErr w:type="spellStart"/>
            <w:r>
              <w:rPr>
                <w:sz w:val="20"/>
                <w:szCs w:val="20"/>
              </w:rPr>
              <w:t>Беларус</w:t>
            </w:r>
            <w:proofErr w:type="spellEnd"/>
            <w:r>
              <w:rPr>
                <w:sz w:val="20"/>
                <w:szCs w:val="20"/>
              </w:rPr>
              <w:t xml:space="preserve"> 82,1»</w:t>
            </w:r>
          </w:p>
          <w:p w14:paraId="16940B31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, 2007 года </w:t>
            </w:r>
            <w:r>
              <w:rPr>
                <w:sz w:val="20"/>
                <w:szCs w:val="20"/>
              </w:rPr>
              <w:t>выпуска, гос. номер УО38-48,</w:t>
            </w:r>
          </w:p>
          <w:p w14:paraId="487E0FF9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27378DA3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1101040050018 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41795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D7B66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525 000,00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3579B4" w14:textId="77777777" w:rsidR="00180BBE" w:rsidRDefault="00A673A6">
            <w:pPr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Свидетельство ЗСК № 15 от 7.09.2007 о передаче трактора «</w:t>
            </w:r>
            <w:proofErr w:type="spellStart"/>
            <w:r>
              <w:rPr>
                <w:rFonts w:eastAsia="Arial"/>
                <w:sz w:val="20"/>
                <w:szCs w:val="20"/>
                <w:lang w:eastAsia="hi-IN" w:bidi="hi-IN"/>
              </w:rPr>
              <w:t>Беларус</w:t>
            </w:r>
            <w:proofErr w:type="spellEnd"/>
            <w:r>
              <w:rPr>
                <w:rFonts w:eastAsia="Arial"/>
                <w:sz w:val="20"/>
                <w:szCs w:val="20"/>
                <w:lang w:eastAsia="hi-IN" w:bidi="hi-IN"/>
              </w:rPr>
              <w:t>»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D8AA4C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AE0AE4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88AABE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4A38E0D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A3628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C08398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Плуг ПЛН – 3,35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7EC671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ПЛН – 3,35 без </w:t>
            </w:r>
            <w:r>
              <w:rPr>
                <w:sz w:val="20"/>
                <w:szCs w:val="20"/>
              </w:rPr>
              <w:t>предплужника</w:t>
            </w:r>
          </w:p>
          <w:p w14:paraId="6170F00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4B5CD2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1101040140020 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8B63D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сельского поселения Гулькевичского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076ABE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35 500,00</w:t>
            </w:r>
          </w:p>
          <w:p w14:paraId="37825526" w14:textId="77777777" w:rsidR="00180BBE" w:rsidRDefault="00180BBE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455168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ЗСК № 15 от 7.09.2007 о передаче плуга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4E90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40BC0E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1F3E4F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8E4BFF1" w14:textId="77777777">
        <w:trPr>
          <w:trHeight w:val="1951"/>
        </w:trPr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18D7D0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234358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 тракторный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243B7F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1110A1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№110135050088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BC3F3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1D2D3D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333 400,0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9C7CE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70EEC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284427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6F6E61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FD3E402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A4490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924771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Косилка КРН-2,1</w:t>
            </w:r>
          </w:p>
          <w:p w14:paraId="187F88CE" w14:textId="77777777" w:rsidR="00180BBE" w:rsidRDefault="00180BBE">
            <w:pPr>
              <w:ind w:left="-108"/>
              <w:jc w:val="center"/>
              <w:rPr>
                <w:sz w:val="20"/>
                <w:szCs w:val="20"/>
              </w:rPr>
            </w:pPr>
          </w:p>
          <w:p w14:paraId="4F6466BD" w14:textId="77777777" w:rsidR="00180BBE" w:rsidRDefault="00180BBE">
            <w:pPr>
              <w:ind w:left="-108"/>
              <w:jc w:val="center"/>
              <w:rPr>
                <w:sz w:val="20"/>
                <w:szCs w:val="20"/>
              </w:rPr>
            </w:pPr>
          </w:p>
          <w:p w14:paraId="4B919E01" w14:textId="77777777" w:rsidR="00180BBE" w:rsidRDefault="00180BBE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85868D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2C6762C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110104040019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544708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9D28B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217D3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ЗСК № 15 от 7.09.2007 </w:t>
            </w:r>
            <w:proofErr w:type="gramStart"/>
            <w:r>
              <w:rPr>
                <w:sz w:val="20"/>
                <w:szCs w:val="20"/>
              </w:rPr>
              <w:t>о  передаче</w:t>
            </w:r>
            <w:proofErr w:type="gramEnd"/>
            <w:r>
              <w:rPr>
                <w:sz w:val="20"/>
                <w:szCs w:val="20"/>
              </w:rPr>
              <w:t xml:space="preserve"> косилки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CCC900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EBD299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9F24F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C7A8822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688438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D04DB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Тракторный прицеп 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5AC17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2ПТС 4,5 мод.8549</w:t>
            </w:r>
          </w:p>
          <w:p w14:paraId="4667E9F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1B88A8B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110104030021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BE30F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F69CA3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3AE09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t>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0C71AB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15781F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521CB2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D23D27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3C53D5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0CF2D43" w14:textId="77777777" w:rsidR="00180BBE" w:rsidRDefault="00A673A6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Челюстной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ковш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7084A7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ПКУ-08-21-01,</w:t>
            </w:r>
          </w:p>
          <w:p w14:paraId="541CA87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6A78C2A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110134020143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5CFD16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0A0AB9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110 224,0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E2A30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953D1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54FF1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ECA2CC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47B54C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24CE2D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A7F966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Измельчитель веток 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6A80A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ИВ-60</w:t>
            </w:r>
          </w:p>
          <w:p w14:paraId="1D11ABC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9F7173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110134020144 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742FF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052011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129 500,0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008C6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17E68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CF2794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230B7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756982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6F547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C07553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для измерения количества газа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F829C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6466A28F" w14:textId="77777777" w:rsidR="00180BBE" w:rsidRDefault="00A673A6">
            <w:pPr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НП1105030017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07732D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7E77692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60 513,00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BC858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5C22C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5AEFAB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4D62BA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F1486B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644919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216D30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Регистратор ADM 300</w:t>
            </w:r>
          </w:p>
          <w:p w14:paraId="4F91418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84405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68ABDBE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BDB404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НП1105030016,</w:t>
            </w:r>
          </w:p>
          <w:p w14:paraId="128B36A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НП1105030015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BB71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EFEA32E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C6E77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AAA33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344266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88345A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955726D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D3A82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E64F8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уровня топлива LLS 20160 (700 мм)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C8DB01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E36EC6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686082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НП1105030014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EF44B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0D3D81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FD810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B4D1EC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8A180C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6D6CB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04567B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2123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44FE96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WIFI маршрутизатор </w:t>
            </w:r>
            <w:proofErr w:type="spellStart"/>
            <w:r>
              <w:rPr>
                <w:sz w:val="20"/>
                <w:szCs w:val="20"/>
              </w:rPr>
              <w:t>Zyxel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Keenetic</w:t>
            </w:r>
            <w:proofErr w:type="spellEnd"/>
            <w:r>
              <w:rPr>
                <w:sz w:val="20"/>
                <w:szCs w:val="20"/>
              </w:rPr>
              <w:t xml:space="preserve"> 4 G (</w:t>
            </w:r>
            <w:proofErr w:type="spellStart"/>
            <w:r>
              <w:rPr>
                <w:sz w:val="20"/>
                <w:szCs w:val="20"/>
              </w:rPr>
              <w:t>поддержив</w:t>
            </w:r>
            <w:proofErr w:type="spellEnd"/>
            <w:r>
              <w:rPr>
                <w:sz w:val="20"/>
                <w:szCs w:val="20"/>
              </w:rPr>
              <w:t>. 3G/4G через USB)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29035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516C323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8B96BF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НП1105030003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6F6C8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9A408E8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F6823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EEABA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23C3BE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BD2C7B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03DD90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CA3704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518231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Системный блок Action AMD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B8352A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0FB8607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A0749D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110134020087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A90CE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4600807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320CAC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t>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105D7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ADF171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B84C9C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82CBE07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356805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885D2A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Бензопила MS180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62E94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0F057F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br/>
              <w:t>110134010041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6AA6C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98CB4D3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12 990,00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601D3A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216EB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0A0E2B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726022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0387A4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3F206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BCA980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Мотокоса</w:t>
            </w:r>
            <w:proofErr w:type="spellEnd"/>
            <w:r>
              <w:rPr>
                <w:sz w:val="20"/>
                <w:szCs w:val="20"/>
              </w:rPr>
              <w:t xml:space="preserve"> STIHL FS250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477753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A165A4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63766D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110134040040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710A5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9A77DD5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24 990,00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932B6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F3B0E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8D7770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CFCFB1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FAB7A4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EA085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4E8FB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письменный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9DB43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4A5FCE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1ECAD2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1101060240005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BBC88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2089339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04C3A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D3B91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0714B4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561B00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DAECFB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5DD8D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53C72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Газонокосилка </w:t>
            </w:r>
            <w:proofErr w:type="spellStart"/>
            <w:r>
              <w:rPr>
                <w:sz w:val="20"/>
                <w:szCs w:val="20"/>
              </w:rPr>
              <w:t>бенз</w:t>
            </w:r>
            <w:proofErr w:type="spellEnd"/>
            <w:r>
              <w:rPr>
                <w:sz w:val="20"/>
                <w:szCs w:val="20"/>
              </w:rPr>
              <w:t>. RM 448.0 XT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5930C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D00B7C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D0B2AD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110134010088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077122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3006E23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28DF3E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D1DD4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023A64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2AF647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B64A1A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30B5B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C6F44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Сплит-система ROVEX RS-12HST2</w:t>
            </w:r>
          </w:p>
          <w:p w14:paraId="4AB8A7E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(3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72E6D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720E56A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26A142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110134050002-</w:t>
            </w:r>
          </w:p>
          <w:p w14:paraId="3D66C22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110134050004</w:t>
            </w:r>
          </w:p>
          <w:p w14:paraId="62CA1FA4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  <w:p w14:paraId="290DB151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5841F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DE6D2BC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81 420,00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B2F266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t>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E1086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60CEA5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886833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4982A8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7F425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202D3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Сплит-система HAIET HSU-12HTL103/R2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1F971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75F342C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DD3E02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110134050001</w:t>
            </w:r>
          </w:p>
          <w:p w14:paraId="0F736044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40C20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760FE12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28 550,00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FFC11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9EA2C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4D7CB5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5A1A08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0F9A9E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B508AD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BEA4D5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Ноутбук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057050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75687A8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6A4EAA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110134020093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CAD46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43FF36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39 900,00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2A29B8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334520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93B5F7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5C9FCF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B7A8147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DD508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666DD2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МФУ лазерное </w:t>
            </w:r>
            <w:proofErr w:type="gramStart"/>
            <w:r>
              <w:rPr>
                <w:sz w:val="20"/>
                <w:szCs w:val="20"/>
              </w:rPr>
              <w:t>Canon  MF</w:t>
            </w:r>
            <w:proofErr w:type="gramEnd"/>
            <w:r>
              <w:rPr>
                <w:sz w:val="20"/>
                <w:szCs w:val="20"/>
              </w:rPr>
              <w:t>443dv лазерный принтер, сканер, копир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431E54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93603C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33FDF8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110134020092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6F82F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МКУ УОД ОМСУ и МУ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4FFB1F8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30 000,00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05B3D1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</w:t>
            </w:r>
            <w:r>
              <w:rPr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42F4C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EB4EE8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E2E90E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D3D82A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6326F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DBC3E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видеонаблюдения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3ABB9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03C27D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6F7BDD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110134430027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3AAA6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AA8EB11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4ED25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E8A51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F12D18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FFDF8C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3FE136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796D3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60631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Бензопила STIHL MS 180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C0E89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D1539C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CC5A64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110134050005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8975A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5731216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18 990,00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941A8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  <w:p w14:paraId="7A8992FB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D8A1D8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44FDAC5D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4DB89A3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3C59C48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5E6090EF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3D82581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F095491" w14:textId="77777777" w:rsidR="00180BBE" w:rsidRDefault="00180BBE">
            <w:pPr>
              <w:widowControl w:val="0"/>
              <w:suppressAutoHyphens/>
              <w:autoSpaceDE w:val="0"/>
              <w:jc w:val="both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6DA5D5DA" w14:textId="77777777" w:rsidR="00180BBE" w:rsidRDefault="00180BBE">
            <w:pPr>
              <w:widowControl w:val="0"/>
              <w:suppressAutoHyphens/>
              <w:autoSpaceDE w:val="0"/>
              <w:jc w:val="both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57B43FD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466A6A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08A86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32A65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Мойка высокого давления RE 110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42A94D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09C7D3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723D5F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110134040050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D3F1F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1F77CE2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26 990,0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2E7EBB4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E2553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BEC56C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4C9FFC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FC6E78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C33037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C18F5D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Мотокоса</w:t>
            </w:r>
            <w:proofErr w:type="spellEnd"/>
            <w:r>
              <w:rPr>
                <w:sz w:val="20"/>
                <w:szCs w:val="20"/>
              </w:rPr>
              <w:t xml:space="preserve"> STIHL FS250, GSB 230-2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2151D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B4CC2C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49D5FB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110134430029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46D413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E6D0B52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22 990,00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3AD19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  <w:p w14:paraId="5857FEF6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2DD09B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4CAB65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FC1903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80A65E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941E0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4FC3D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 420 Опрыскиватель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FAA29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2D3B5CC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717C5E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110134430028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610D3E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E9D8D8C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29 990,00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D4C04C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604D1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17A3C6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96D0FF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9D816F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EDE43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58988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МФУ лазерное Canon MF443dw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4D99C4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B4E0D4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</w:t>
            </w:r>
          </w:p>
          <w:p w14:paraId="77DF38C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110134020139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91C85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МКУ УОД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ОМСУ и МУ Николенского 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8BF854C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30 000,00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F138F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lastRenderedPageBreak/>
              <w:t>Муниципальный контракт</w:t>
            </w:r>
          </w:p>
          <w:p w14:paraId="6669B0B0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AC485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F60543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8B08A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21A3702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F3640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A511DB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Ноутбук 15.6 FHD HP 255G G8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B50739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870554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4ECA4C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110134020141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757B51B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6F9F1DC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38 690,0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DC0307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10FC07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4564A8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D76D01A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63F09E87" w14:textId="77777777">
        <w:trPr>
          <w:trHeight w:val="90"/>
        </w:trPr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1943B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479FB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МФУ лазерный </w:t>
            </w:r>
            <w:proofErr w:type="spellStart"/>
            <w:r>
              <w:rPr>
                <w:sz w:val="20"/>
                <w:szCs w:val="20"/>
              </w:rPr>
              <w:t>Pantum</w:t>
            </w:r>
            <w:proofErr w:type="spellEnd"/>
            <w:r>
              <w:rPr>
                <w:sz w:val="20"/>
                <w:szCs w:val="20"/>
              </w:rPr>
              <w:t xml:space="preserve"> M6507W A4WiFi серый (лазерное, </w:t>
            </w:r>
            <w:proofErr w:type="spellStart"/>
            <w:r>
              <w:rPr>
                <w:sz w:val="20"/>
                <w:szCs w:val="20"/>
              </w:rPr>
              <w:t>ч.б</w:t>
            </w:r>
            <w:proofErr w:type="spellEnd"/>
            <w:r>
              <w:rPr>
                <w:sz w:val="20"/>
                <w:szCs w:val="20"/>
              </w:rPr>
              <w:t>., копир/принтер/сканер)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A72CE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772C3D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3C7205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110134020140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92FD8C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B9B64B2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12 300,0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6372A87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B52EED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3FB02CC3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754E193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1D60A33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5C0A4E22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520CEB9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B5200AD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76F2C60F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0005FFA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AB1EC5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FB6A0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1F77F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Роторная косилка крн-2.1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7D51F9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629709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F4A2E6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110134020142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E1E51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41E0B31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202 900,0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7FA02D9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00FA8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398DC3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A44565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D34E76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71CD8D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B8296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Опрыскиватель-распылитель </w:t>
            </w:r>
            <w:proofErr w:type="spellStart"/>
            <w:r>
              <w:rPr>
                <w:sz w:val="20"/>
                <w:szCs w:val="20"/>
              </w:rPr>
              <w:t>Champion</w:t>
            </w:r>
            <w:proofErr w:type="spellEnd"/>
            <w:r>
              <w:rPr>
                <w:sz w:val="20"/>
                <w:szCs w:val="20"/>
              </w:rPr>
              <w:t xml:space="preserve"> PS 257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52C403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DA92A2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C18C76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110134020145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DA5BD3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A58ACD0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20 990,0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66EA8C7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1C8AF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50B699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1DD989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085D73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4F23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127D6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Сплит-система CHIGO CS-21H 3A-B181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99543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C3FB4A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362D62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110134050006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1BF67C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6FDC2B8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28 620,0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023DCD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DD0A3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CDCAF9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9496A7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4C52E8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42C66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2.23.35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CC12CD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КУН (TURS) -2000-15Д Ковш челюстной (Объем 0,8м3) с </w:t>
            </w:r>
            <w:proofErr w:type="spellStart"/>
            <w:r>
              <w:rPr>
                <w:sz w:val="20"/>
                <w:szCs w:val="20"/>
              </w:rPr>
              <w:t>джостиком</w:t>
            </w:r>
            <w:proofErr w:type="spellEnd"/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46CFBC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402BCD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9E0FC8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110134050007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44C67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47FCEEE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6EA22A1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</w:t>
            </w:r>
          </w:p>
          <w:p w14:paraId="26323D4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КР-МХ-2025-70-КП от 19.02.2025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669FB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C0938A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8CEE8C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B9ECB5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6587D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018920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Триммер CHAMPION Т444S-2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8E2F8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7C28EF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9A6F15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110134010092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4860F9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6110467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14 200,0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B4C2FB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б/н</w:t>
            </w:r>
          </w:p>
          <w:p w14:paraId="25E2902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15.12.2025г.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C0EC8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73DDD8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B67E3E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341E24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3FCD1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7ACA17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Ноутбук HP </w:t>
            </w:r>
            <w:proofErr w:type="spellStart"/>
            <w:r>
              <w:rPr>
                <w:sz w:val="20"/>
                <w:szCs w:val="20"/>
              </w:rPr>
              <w:t>Pavilion</w:t>
            </w:r>
            <w:proofErr w:type="spellEnd"/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844A0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A18B9D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4BBE49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НП1105030009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3E61A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F3639B6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29 900,00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50CB5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C969D3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91AB06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ED72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6C1559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55FC8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C657A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Принтер Canon LBP-6020 B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6CF5B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41C8F9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31CB45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НП1105030008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3F93B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512EE6F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4 900,00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251FB2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t>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1CF76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84C54B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35B75C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160C46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BADB6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80191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 21,5 BenQ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6BD0FE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B96EE4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E17395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НП1105030007</w:t>
            </w:r>
          </w:p>
          <w:p w14:paraId="01AFC9FA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  <w:p w14:paraId="504E9DC8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07DE1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FE10449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66E20D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EE940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0B2763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96CE38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4F62BB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14CA26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2.23.40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CEF9EC" w14:textId="77777777" w:rsidR="00180BBE" w:rsidRPr="006B6D51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Системный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блок</w:t>
            </w:r>
            <w:r>
              <w:rPr>
                <w:sz w:val="20"/>
                <w:szCs w:val="20"/>
                <w:lang w:val="en-US"/>
              </w:rPr>
              <w:t xml:space="preserve"> AMD Office Low</w:t>
            </w:r>
          </w:p>
          <w:p w14:paraId="13FE7653" w14:textId="77777777" w:rsidR="00180BBE" w:rsidRPr="006B6D51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 w:rsidRPr="006B6D51">
              <w:rPr>
                <w:sz w:val="20"/>
                <w:szCs w:val="20"/>
                <w:lang w:val="en-US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 w:rsidRPr="006B6D51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FF186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4579C1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A30600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НП1105030005-</w:t>
            </w:r>
          </w:p>
          <w:p w14:paraId="240E172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НП1105030006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9A4A0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сельского поселения Гулькевичского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91767E7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53 800,00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F9F5F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5CDD1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E9B951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1B2D73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5E3B47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223E1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2.23.41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B4871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МФУ </w:t>
            </w:r>
            <w:proofErr w:type="spellStart"/>
            <w:r>
              <w:rPr>
                <w:sz w:val="20"/>
                <w:szCs w:val="20"/>
              </w:rPr>
              <w:t>Kyocera</w:t>
            </w:r>
            <w:proofErr w:type="spellEnd"/>
            <w:r>
              <w:rPr>
                <w:sz w:val="20"/>
                <w:szCs w:val="20"/>
              </w:rPr>
              <w:t xml:space="preserve"> M2735 DN лазерный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00C815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AC9BB2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BB05B6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110134020082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B009B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7707B67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3B0FC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1D9650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C06145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048049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70E5F6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DE9F6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2.23.42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96DE4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Мотокоса</w:t>
            </w:r>
            <w:proofErr w:type="spellEnd"/>
            <w:r>
              <w:rPr>
                <w:sz w:val="20"/>
                <w:szCs w:val="20"/>
              </w:rPr>
              <w:t xml:space="preserve"> STIHL FS250, GBS 230-2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1E4A0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D0B77B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FDA474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110134010086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EE120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F36E4E5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24 990,00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7F8082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5E57C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B5B28D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339AF7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ADA198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340DAE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2.23.43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1BCE2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Бензопила MS 180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89FE70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96EB6B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7BF908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110134010085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18119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56693A9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13 490,00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B3B85C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87CC6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5BA671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B1189A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5CA582D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D8D5C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2.23.44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8E47E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Косилка КРН-2,1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4AADFB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A54D6F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5683DA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110104100003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B1140D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FF1AC3D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142 228,10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56946C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2CBFC2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69469A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6A652F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385552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A11F1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val="en-US" w:eastAsia="hi-IN" w:bidi="hi-IN"/>
              </w:rPr>
              <w:t>45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3216C8" w14:textId="77777777" w:rsidR="00180BBE" w:rsidRPr="006B6D51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МФУ</w:t>
            </w:r>
            <w:r w:rsidRPr="006B6D51">
              <w:rPr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6B6D51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6B6D51">
              <w:rPr>
                <w:sz w:val="20"/>
                <w:szCs w:val="20"/>
                <w:lang w:val="en-US"/>
              </w:rPr>
              <w:t>-SENSYS MF4410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70BA9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CB3B5A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0E630F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НП1105030012</w:t>
            </w:r>
          </w:p>
          <w:p w14:paraId="1FA0F2AA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8A2ED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C33A1BB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11 500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D0629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C641F8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819D5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22C2B4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4977CE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0CA0C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val="en-US" w:eastAsia="hi-IN" w:bidi="hi-IN"/>
              </w:rPr>
              <w:t>46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8146B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Принтер EPSON L 120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92F85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C4E52A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563345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НП1105030011</w:t>
            </w:r>
          </w:p>
          <w:p w14:paraId="7B82B285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00782A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B2B9DD4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10 400,00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52961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2550CE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3DBFE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9CB3AB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7934AB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D90C82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val="en-US" w:eastAsia="hi-IN" w:bidi="hi-IN"/>
              </w:rPr>
              <w:t>47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5C57D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Ноутбук Lenovo </w:t>
            </w:r>
            <w:proofErr w:type="spellStart"/>
            <w:r>
              <w:rPr>
                <w:sz w:val="20"/>
                <w:szCs w:val="20"/>
              </w:rPr>
              <w:t>IdeaPad</w:t>
            </w:r>
            <w:proofErr w:type="spellEnd"/>
            <w:r>
              <w:rPr>
                <w:sz w:val="20"/>
                <w:szCs w:val="20"/>
              </w:rPr>
              <w:t xml:space="preserve"> G5070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EB8C4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87285A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156323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НП1105030010</w:t>
            </w:r>
          </w:p>
          <w:p w14:paraId="2FA39A3E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261180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1E2FC9C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 </w:t>
            </w:r>
            <w:r>
              <w:rPr>
                <w:sz w:val="20"/>
                <w:szCs w:val="20"/>
              </w:rPr>
              <w:t>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01DE7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C137E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5897DB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6A9B50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E337A8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1C1574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48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3F50F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Планшет Huawei </w:t>
            </w:r>
            <w:proofErr w:type="spellStart"/>
            <w:r>
              <w:rPr>
                <w:sz w:val="20"/>
                <w:szCs w:val="20"/>
              </w:rPr>
              <w:t>MatePad</w:t>
            </w:r>
            <w:proofErr w:type="spellEnd"/>
            <w:r>
              <w:rPr>
                <w:sz w:val="20"/>
                <w:szCs w:val="20"/>
              </w:rPr>
              <w:t xml:space="preserve"> T8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7F1896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609853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04A33B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110134060096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D0F865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7A21F81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19F9EE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9F2A3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C23E30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7C8D22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CC45FF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7AB7AA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val="en-US" w:eastAsia="hi-IN" w:bidi="hi-IN"/>
              </w:rPr>
              <w:t>4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AE198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МФУ </w:t>
            </w:r>
            <w:r>
              <w:rPr>
                <w:sz w:val="20"/>
                <w:szCs w:val="20"/>
              </w:rPr>
              <w:t xml:space="preserve">A4 </w:t>
            </w:r>
            <w:proofErr w:type="spellStart"/>
            <w:r>
              <w:rPr>
                <w:sz w:val="20"/>
                <w:szCs w:val="20"/>
              </w:rPr>
              <w:t>Pantum</w:t>
            </w:r>
            <w:proofErr w:type="spellEnd"/>
            <w:r>
              <w:rPr>
                <w:sz w:val="20"/>
                <w:szCs w:val="20"/>
              </w:rPr>
              <w:t xml:space="preserve"> M6500, 22стр/мин, принтер/сканер/копир, 128Mb, USB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7AC75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6538D9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3C0CAA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11013403001</w:t>
            </w:r>
          </w:p>
          <w:p w14:paraId="3DBCFB6F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4F51E4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49BB1B1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00B1F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F324C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43FE0A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DD7C6E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D5C734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432AE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50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EDA8A4" w14:textId="77777777" w:rsidR="00180BBE" w:rsidRPr="006B6D51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Факс</w:t>
            </w:r>
            <w:r w:rsidRPr="006B6D51">
              <w:rPr>
                <w:sz w:val="20"/>
                <w:szCs w:val="20"/>
                <w:lang w:val="en-US"/>
              </w:rPr>
              <w:t xml:space="preserve"> Panasonic KX-FT982 RU-B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2C3918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EF2615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9E41A4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110104030030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71AC0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B1A79BD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250681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E6C49D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4EC963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EF681E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9CB22E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2E8DC7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51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7EC3DB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 в комплекте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529F1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C4A348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40557B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1101040020025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05522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AF09178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38 406,00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2044C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E18F4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8E66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0CBC33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C93BA62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A1FD78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52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7B6BB6" w14:textId="77777777" w:rsidR="00180BBE" w:rsidRPr="006B6D51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МФУ</w:t>
            </w:r>
            <w:r w:rsidRPr="006B6D5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лазерное</w:t>
            </w:r>
            <w:r w:rsidRPr="006B6D51">
              <w:rPr>
                <w:sz w:val="20"/>
                <w:szCs w:val="20"/>
                <w:lang w:val="en-US"/>
              </w:rPr>
              <w:t xml:space="preserve"> Canon I-</w:t>
            </w:r>
            <w:proofErr w:type="spellStart"/>
            <w:r w:rsidRPr="006B6D51">
              <w:rPr>
                <w:sz w:val="20"/>
                <w:szCs w:val="20"/>
                <w:lang w:val="en-US"/>
              </w:rPr>
              <w:t>Sensys</w:t>
            </w:r>
            <w:proofErr w:type="spellEnd"/>
            <w:r w:rsidRPr="006B6D51">
              <w:rPr>
                <w:sz w:val="20"/>
                <w:szCs w:val="20"/>
                <w:lang w:val="en-US"/>
              </w:rPr>
              <w:t xml:space="preserve"> MF4</w:t>
            </w:r>
            <w:r w:rsidRPr="006B6D51">
              <w:rPr>
                <w:sz w:val="20"/>
                <w:szCs w:val="20"/>
                <w:lang w:val="en-US"/>
              </w:rPr>
              <w:t xml:space="preserve"> 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 w:rsidRPr="006B6D51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BE8773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380A6E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6E849A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1101040150028</w:t>
            </w:r>
            <w:r>
              <w:rPr>
                <w:sz w:val="20"/>
                <w:szCs w:val="20"/>
              </w:rPr>
              <w:t>-</w:t>
            </w:r>
          </w:p>
          <w:p w14:paraId="10FF946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1101040120029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408D6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B52B5D7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12 932,00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8BBDC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2F758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1E60CE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D322B1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EFC452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47570C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53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0EA9C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Брошюровщик 12 л. (220 в переплёте)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0F7A47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D10021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0A80F4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1101040040034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D4702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616E5CC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C25A2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70B9B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37CA37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953591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49FFC9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980A8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54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666E0F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 в комплекте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3C850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C1E46C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40A3ED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1101040020001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CF67E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502DD39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560,9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783DB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8D9A65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BAA907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F34AED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863860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00FC2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55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8E318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 в комплекте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BA9B97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C35570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EF78F5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1101040020006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235DC3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D75AEB5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040,63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96EC3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57FDFE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DCF4B9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5F55B7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C715207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E63EC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56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4AABD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 в комплекте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30EE9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A2ECFF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91623C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1101040020028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08354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468D469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839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197232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9ADED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3FC316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B55245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338C63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5D247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57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4CAB8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 в комплекте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3D1A0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801CBA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B00FAD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110104030049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B2E1E5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34EBB49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566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73A48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57BB40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5B7048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934A20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C05DC9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82A11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58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6A799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МФУ SHARP AR 5316 G (ЦИФР.КОП)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172C76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F97DFA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E8C9A6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110104020027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6C071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459EC22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C48CD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5C390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8046D0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CD6805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17A163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9DA3C3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59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4501F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Принтер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F1F85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F38503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92472A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110104020034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5DBEC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96DB038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660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00DFD7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C226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A57A5D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F8236B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5B3A98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8D9B3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60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A34C5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Принтер Canon LBP-2900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ABF19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B1385C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2E7F8F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1101040220007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0EE67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8B39EA0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777,06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6D88A21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AE62F0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80595C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3496F3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8D8E45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C1B6E9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61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3E6AE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Програмно</w:t>
            </w:r>
            <w:proofErr w:type="spellEnd"/>
            <w:r>
              <w:rPr>
                <w:sz w:val="20"/>
                <w:szCs w:val="20"/>
              </w:rPr>
              <w:t>-технический комплекс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E9B3C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54816E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7461CB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1101040020026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24A0E2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779EF26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559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7C93BBC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3E853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A2E6B5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E7D402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7555F4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E51CE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62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A9D614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Пишущая машинка </w:t>
            </w:r>
            <w:proofErr w:type="spellStart"/>
            <w:r>
              <w:rPr>
                <w:sz w:val="20"/>
                <w:szCs w:val="20"/>
              </w:rPr>
              <w:t>Олибетти</w:t>
            </w:r>
            <w:proofErr w:type="spellEnd"/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D2AF6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21E6D3D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F2CD9F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1101040340013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775A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E3C0AAC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0D796F8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333CDD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4D715A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89BAD4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B4662C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D59D0D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63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5208B8B" w14:textId="77777777" w:rsidR="00180BBE" w:rsidRPr="006B6D51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ф</w:t>
            </w:r>
            <w:r w:rsidRPr="006B6D51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камера</w:t>
            </w:r>
            <w:r w:rsidRPr="006B6D51">
              <w:rPr>
                <w:sz w:val="20"/>
                <w:szCs w:val="20"/>
                <w:lang w:val="en-US"/>
              </w:rPr>
              <w:t xml:space="preserve"> Olympus FE-350 wide silver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5C073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4CB8D56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DF906A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110104030045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BFA1E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36C2D00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289,2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022A212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27F2FF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636640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B60CA7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D526FB2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123C54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64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DAE92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Факс на термобумаге </w:t>
            </w:r>
            <w:proofErr w:type="spellStart"/>
            <w:r>
              <w:rPr>
                <w:sz w:val="20"/>
                <w:szCs w:val="20"/>
              </w:rPr>
              <w:t>Panasoniс</w:t>
            </w:r>
            <w:proofErr w:type="spellEnd"/>
            <w:r>
              <w:rPr>
                <w:sz w:val="20"/>
                <w:szCs w:val="20"/>
              </w:rPr>
              <w:t xml:space="preserve"> KX-F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F7EEA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7EA04E5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122D53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110104030040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7E09DB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МКУ УОД ОМСУ и МУ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7081AF7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734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653E3BA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</w:t>
            </w:r>
            <w:r>
              <w:rPr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3693E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ECF630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64053B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38BF2A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4284EC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65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2BE8CF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ПКУ-0,8-0(погрузчик-</w:t>
            </w:r>
            <w:proofErr w:type="spellStart"/>
            <w:r>
              <w:rPr>
                <w:sz w:val="20"/>
                <w:szCs w:val="20"/>
              </w:rPr>
              <w:t>копновоз</w:t>
            </w:r>
            <w:proofErr w:type="spellEnd"/>
            <w:r>
              <w:rPr>
                <w:sz w:val="20"/>
                <w:szCs w:val="20"/>
              </w:rPr>
              <w:t xml:space="preserve"> универсальный без рабочих орг.)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0EF7C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7455282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150A33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110104050040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75DC7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3C602C1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777F4B5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C27DF4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CB3BFB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E0676F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B79F64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F68DF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66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C67C6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ПКУ-0,8-5 Ковш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1EC58D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  <w:r>
              <w:rPr>
                <w:sz w:val="20"/>
                <w:szCs w:val="20"/>
              </w:rPr>
              <w:t xml:space="preserve"> </w:t>
            </w:r>
          </w:p>
          <w:p w14:paraId="6076A8D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539EB0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1101040050041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FF48F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BB4C5BF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5D11CB0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812EC7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4B0D3D7F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2B3D90B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72F88E1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6D12C2DD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0209490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8A8659D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18636A1D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179E154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0322ED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91E5F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67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22F1BC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Шкаф архивный ПРАКТИК</w:t>
            </w:r>
          </w:p>
          <w:p w14:paraId="1ECF780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691346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31B1698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270F8B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110106040003-</w:t>
            </w:r>
          </w:p>
          <w:p w14:paraId="3DDE77D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110106040005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12F55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8416E5D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19 308,00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1CCBB9C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</w:t>
            </w:r>
            <w:r>
              <w:rPr>
                <w:sz w:val="20"/>
                <w:szCs w:val="20"/>
              </w:rPr>
              <w:t>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249035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36020E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3DBDA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B57F20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E9208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68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E6F9A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Тумба подставная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4CC29E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004F6B6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-</w:t>
            </w:r>
          </w:p>
          <w:p w14:paraId="787BB2BF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089F3B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E644D70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6 327,00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441BD10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83257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DC7091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C6A05F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0EFF38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07A37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69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7F93A3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Кресло руководителя Амиго кож/зам </w:t>
            </w:r>
            <w:proofErr w:type="spellStart"/>
            <w:r>
              <w:rPr>
                <w:sz w:val="20"/>
                <w:szCs w:val="20"/>
              </w:rPr>
              <w:t>чер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( 6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47639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4D03E90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57067D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НП1105030018-</w:t>
            </w:r>
          </w:p>
          <w:p w14:paraId="69222E5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НП1105030023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0E9A9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9CB072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46 326,00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7AAE5EC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2584A2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84930D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B6928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E4571B7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10C7A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70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EF6E7A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Стенд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E4D45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7B808F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</w:t>
            </w:r>
          </w:p>
          <w:p w14:paraId="19D710E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НП101360025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8FE22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МКУ УОД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582689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1F17245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lastRenderedPageBreak/>
              <w:t>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6AB9F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2D808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55D09E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5BE4E5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CBFCD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71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13EB55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мебели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C5921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3CC8E70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2A75D8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11010601140001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39EBC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1146B1A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960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43EBBD7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9FF32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3021A8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FE4311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192C7B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C5A844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72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538EE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Перфоратор "</w:t>
            </w:r>
            <w:proofErr w:type="spellStart"/>
            <w:r>
              <w:rPr>
                <w:sz w:val="20"/>
                <w:szCs w:val="20"/>
              </w:rPr>
              <w:t>Макита</w:t>
            </w:r>
            <w:proofErr w:type="spellEnd"/>
            <w:r>
              <w:rPr>
                <w:sz w:val="20"/>
                <w:szCs w:val="20"/>
              </w:rPr>
              <w:t xml:space="preserve">" HR2450 780 </w:t>
            </w:r>
            <w:proofErr w:type="spellStart"/>
            <w:r>
              <w:rPr>
                <w:sz w:val="20"/>
                <w:szCs w:val="20"/>
              </w:rPr>
              <w:t>вт</w:t>
            </w:r>
            <w:proofErr w:type="spellEnd"/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A79573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39FF017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F36AA6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110106050015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11AB4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E11882C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466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038A5A6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t>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65F100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0DFE17AB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5D1C283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2C707EB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54214E08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4E7822F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104E09C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34FE9A07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08E99D4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  <w:p w14:paraId="47CF16A2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72E081A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27380B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73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3FE55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Стеллаж высокий ШК 31,0 (</w:t>
            </w: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73F347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03BE577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616619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1101060040021-</w:t>
            </w:r>
          </w:p>
          <w:p w14:paraId="2A7E7DC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1101060040027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627F0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4BB46E8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6 928,00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0CF9F9F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26ECC4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0EBF54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786078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69BDDC7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0B9F1D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74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AADBB8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1 тумбовый СК 27,0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3EC98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3A70DBE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FF3B3B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1101060040020</w:t>
            </w:r>
          </w:p>
          <w:p w14:paraId="7C2EE9B0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73871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A842BF1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10 281,00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71F234A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774ED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87346E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9EBEA9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9C1DF6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82B9C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75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96257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компьютерный -мини офис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CF2AD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72D1F49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7C13D8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1101060040004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D68F3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6423B6B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30E16B6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36528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6D5306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FCB840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049E10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853BC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76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541AC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компьютерный СК 24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378FBE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2FA772A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6E6E53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1101060040019</w:t>
            </w:r>
          </w:p>
          <w:p w14:paraId="4C766610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48AC7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A057F86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444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4041A54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AA05C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194075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802AA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3D27B4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A7AFCE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77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C67F0B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Шуруповёрт "</w:t>
            </w:r>
            <w:proofErr w:type="spellStart"/>
            <w:r>
              <w:rPr>
                <w:sz w:val="20"/>
                <w:szCs w:val="20"/>
              </w:rPr>
              <w:t>Макита</w:t>
            </w:r>
            <w:proofErr w:type="spellEnd"/>
            <w:r>
              <w:rPr>
                <w:sz w:val="20"/>
                <w:szCs w:val="20"/>
              </w:rPr>
              <w:t>" 12V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023E2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03F418D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301276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110106050016</w:t>
            </w:r>
          </w:p>
          <w:p w14:paraId="6C997455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BA95DD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3F45503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724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50C2368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t>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C58EC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814859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6B807A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F7E0D8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D35BA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78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113BE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Брифинг-приставка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51B582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0C39FEB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728A52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НП1105030025</w:t>
            </w:r>
          </w:p>
          <w:p w14:paraId="2B8F624C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45AFB7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88BE043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194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417820F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A6906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372054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30FC63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579571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2118BD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79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518A1F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Шкаф бухгалтерский КБ-11Т </w:t>
            </w:r>
            <w:r>
              <w:rPr>
                <w:sz w:val="20"/>
                <w:szCs w:val="20"/>
              </w:rPr>
              <w:t>660*420*350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408846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75B2788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3E3C28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110136060001-</w:t>
            </w:r>
          </w:p>
          <w:p w14:paraId="418A179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F341A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A0037C0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38 910,00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5D557DE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1082C3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E3B287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F463F7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3CE88D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67C9E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409A8A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Шкаф архивный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893668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46423DF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662BDA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110136040083-</w:t>
            </w:r>
          </w:p>
          <w:p w14:paraId="7E9A353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110136040084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85226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202E649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29 620,00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451455F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B1FC9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79D641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145126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B077F3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3BC30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24F7C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руководителя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0FD7E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6DB42BB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B29BC9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НП1105030026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BBCC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 УОД ОМСУ и МУ Николенского сельского поселения Гулькевичского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78E3A41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955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shd w:val="clear" w:color="auto" w:fill="auto"/>
            <w:vAlign w:val="center"/>
          </w:tcPr>
          <w:p w14:paraId="3CB702D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20B850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B0712E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E8DC1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02953D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31F0EE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8C662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Кресло офисное </w:t>
            </w:r>
            <w:proofErr w:type="spellStart"/>
            <w:r>
              <w:rPr>
                <w:sz w:val="20"/>
                <w:szCs w:val="20"/>
              </w:rPr>
              <w:t>Brabix</w:t>
            </w:r>
            <w:proofErr w:type="spellEnd"/>
            <w:r>
              <w:rPr>
                <w:sz w:val="20"/>
                <w:szCs w:val="20"/>
              </w:rPr>
              <w:t xml:space="preserve"> ткань С черное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F0E65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3C19BC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A37A7A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427A8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07559FA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4F32EE3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</w:t>
            </w:r>
          </w:p>
          <w:p w14:paraId="6109B9B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697 от </w:t>
            </w:r>
            <w:r>
              <w:rPr>
                <w:sz w:val="20"/>
                <w:szCs w:val="20"/>
              </w:rPr>
              <w:t>21.11.2025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D27737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FF0000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861E2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D3EE02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5C1E2D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8234B3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08D16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для настольного тенниса</w:t>
            </w:r>
          </w:p>
          <w:p w14:paraId="559A672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4F952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03C99A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110136020094</w:t>
            </w:r>
            <w:r>
              <w:rPr>
                <w:sz w:val="20"/>
                <w:szCs w:val="20"/>
              </w:rPr>
              <w:t>-</w:t>
            </w:r>
          </w:p>
          <w:p w14:paraId="755873F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110136020095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12127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85C0492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800,00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D2859F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010153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40A0F7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100C63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455546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36E88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8301C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131E6D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«</w:t>
            </w:r>
            <w:proofErr w:type="spellStart"/>
            <w:r>
              <w:rPr>
                <w:sz w:val="20"/>
                <w:szCs w:val="20"/>
              </w:rPr>
              <w:t>Беларус</w:t>
            </w:r>
            <w:proofErr w:type="spellEnd"/>
            <w:r>
              <w:rPr>
                <w:sz w:val="20"/>
                <w:szCs w:val="20"/>
              </w:rPr>
              <w:t xml:space="preserve"> 82,1»</w:t>
            </w:r>
          </w:p>
          <w:p w14:paraId="0A83172A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гос. номер 54-39 23</w:t>
            </w:r>
          </w:p>
          <w:p w14:paraId="621C5862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2023 года выпуска,</w:t>
            </w:r>
          </w:p>
          <w:p w14:paraId="7477954B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52E7B90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110135050001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B2594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B17A573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3 070 000,0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5ECDC7" w14:textId="77777777" w:rsidR="00180BBE" w:rsidRDefault="00A673A6">
            <w:pPr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Собственность. Муниципальный контракт № 0118300001924</w:t>
            </w:r>
          </w:p>
          <w:p w14:paraId="1533108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0000010001 от 25 июня 2024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0D1BF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b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8F7FE8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CEB277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31E757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F56CB8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409C0A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Прицеп </w:t>
            </w:r>
          </w:p>
          <w:p w14:paraId="79AF0DC9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разбрасыватель </w:t>
            </w:r>
          </w:p>
          <w:p w14:paraId="6FCB4F5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песка 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1ED78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Л-415</w:t>
            </w:r>
          </w:p>
          <w:p w14:paraId="6C40591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65B081B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110134400570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6D4F1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F7F86EF" w14:textId="77777777" w:rsidR="00180BBE" w:rsidRDefault="00A673A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184 800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68626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193F29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3CF722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85A814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F4A5EC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0194B7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701E5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Остановочный пункт на </w:t>
            </w:r>
            <w:r>
              <w:rPr>
                <w:sz w:val="20"/>
                <w:szCs w:val="20"/>
              </w:rPr>
              <w:t xml:space="preserve">территории Николенского </w:t>
            </w:r>
            <w:proofErr w:type="spellStart"/>
            <w:r>
              <w:rPr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23E2A3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5E73FA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14:paraId="2CC2EE5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НП1108520052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80B25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B45BB6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156 898,0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BB59E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75C65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A46F15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EA65CF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4E8160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23D93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508DF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Спортивно-игровой комплекс ул. Мира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ABDE2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F774B1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110103100029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87F2D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07CF5C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100 155,0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C4175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C0BB6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1E3156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B7B00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B9143D2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A2825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6EC4A7" w14:textId="77777777" w:rsidR="00180BBE" w:rsidRDefault="00A673A6">
            <w:pPr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Блок-модуль 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2F158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БМ 6,0*4,8 м</w:t>
            </w:r>
          </w:p>
          <w:p w14:paraId="3EEDAD0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F137E7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110132100140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E8944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A8CF58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478 800,0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DDC5C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Договор поставки № 28/23 от 30 июня 2023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F8530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697270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FC1742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4AF4967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E3B8B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1320DD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КО-4 Коммунальный отвал 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1633F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ТУМ-180 с </w:t>
            </w:r>
            <w:proofErr w:type="spellStart"/>
            <w:r>
              <w:rPr>
                <w:sz w:val="20"/>
                <w:szCs w:val="20"/>
              </w:rPr>
              <w:t>вентелями</w:t>
            </w:r>
            <w:proofErr w:type="spellEnd"/>
            <w:r>
              <w:rPr>
                <w:sz w:val="20"/>
                <w:szCs w:val="20"/>
              </w:rPr>
              <w:t xml:space="preserve"> ПКУ-0,802.200</w:t>
            </w:r>
          </w:p>
          <w:p w14:paraId="08499DE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0B3BE55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110134050057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3D8F69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578F87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47 980,0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EF5D0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0D18A7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1BA1A2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B89131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B88DCA8" w14:textId="77777777">
        <w:trPr>
          <w:trHeight w:val="80"/>
        </w:trPr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39FD6A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90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6959C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Косилка роторная 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19843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Z069-1.65 м</w:t>
            </w:r>
          </w:p>
          <w:p w14:paraId="2F34381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71A60F8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110134100024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AE2E4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731D5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61 800,0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3A9B4F1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t>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35FC7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9248E7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A7B697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E79F88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85F34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91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4ADFF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Детский игровой комплекс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DEFEB5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37FB0C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№110136020153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4AE4B7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D91E76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249 400,0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77530FE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466 от 17.06.2024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96098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EF9512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AAD9F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47D63B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3F6A3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92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04EBD3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Банкетка бг-2-2.0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03B99E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7BE388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110136060003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8C7B4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363076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15 939,00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5EF676D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Договор № 1336-крд от 13 сентября </w:t>
            </w:r>
          </w:p>
          <w:p w14:paraId="09EF7AE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4B5A5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CD6AF8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319812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F38BD19" w14:textId="77777777">
        <w:trPr>
          <w:trHeight w:val="288"/>
        </w:trPr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67C23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93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1DCD3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Банкетка бг-2-2.0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AC83B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75795F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110136060004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20374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CF4D0C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15 939,00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23E56C2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Договор № 1336-крд от 13 сентября </w:t>
            </w:r>
          </w:p>
          <w:p w14:paraId="3545CA7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174CE9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92703E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8CE58F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891449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BB441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94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2737A2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Воркаут</w:t>
            </w:r>
            <w:proofErr w:type="spellEnd"/>
            <w:r>
              <w:rPr>
                <w:sz w:val="20"/>
                <w:szCs w:val="20"/>
              </w:rPr>
              <w:t xml:space="preserve"> "Геркулес"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17EE8D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321C0A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110136030009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0E872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Гулькевичского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0708CE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173 000,0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75081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37DF052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D5E89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649860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DA7C72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D2C7A2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00F5F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95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B831B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Тренажер Бабочка "Геркулес"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5E46C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1A46D2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110136030004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BFC2D8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46CB03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71C4F8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1E17233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8AE77D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837D61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11DBEC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A95EBB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5754A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96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449B5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Тренажер </w:t>
            </w:r>
            <w:proofErr w:type="spellStart"/>
            <w:r>
              <w:rPr>
                <w:sz w:val="20"/>
                <w:szCs w:val="20"/>
              </w:rPr>
              <w:t>Хипс</w:t>
            </w:r>
            <w:proofErr w:type="spellEnd"/>
            <w:r>
              <w:rPr>
                <w:sz w:val="20"/>
                <w:szCs w:val="20"/>
              </w:rPr>
              <w:t xml:space="preserve"> "Геркулес"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229D50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5D5B2A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110136030003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232F0D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74DD82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F27D3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2E0BA11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2EAE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CDD5D4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351221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CCA14D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8125D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97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3AB2F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Тренажер </w:t>
            </w:r>
            <w:proofErr w:type="spellStart"/>
            <w:r>
              <w:rPr>
                <w:sz w:val="20"/>
                <w:szCs w:val="20"/>
              </w:rPr>
              <w:t>Орбитрек</w:t>
            </w:r>
            <w:proofErr w:type="spellEnd"/>
            <w:r>
              <w:rPr>
                <w:sz w:val="20"/>
                <w:szCs w:val="20"/>
              </w:rPr>
              <w:t xml:space="preserve"> "Геркулес"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D71F2B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9FB4EC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110136000001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09957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FB89F8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01D29B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6297DD6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15F02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FAA7D9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AA165C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E0FB80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8DCFD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98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BDD0A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Тренажер </w:t>
            </w:r>
            <w:proofErr w:type="spellStart"/>
            <w:r>
              <w:rPr>
                <w:sz w:val="20"/>
                <w:szCs w:val="20"/>
              </w:rPr>
              <w:t>Жим+Подтягивание</w:t>
            </w:r>
            <w:proofErr w:type="spellEnd"/>
            <w:r>
              <w:rPr>
                <w:sz w:val="20"/>
                <w:szCs w:val="20"/>
              </w:rPr>
              <w:t xml:space="preserve"> "Геркулес"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27569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728A34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110136030005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0C7A6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2C1010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C8DB0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2B73474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081202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4BC503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75DA1A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8D58DD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86471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99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61811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Тренажер Жим ногами + Степ "Геркулес"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74709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9A30DE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110136030006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582A2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455396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89AAE3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3489446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12A8B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3DE76C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87E858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972447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99C0AB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100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2545D3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Тренажер Жим лежа "Геркулес"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DE0AA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98899B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110136030007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7DC4B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BEF918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83E5A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40AE5F4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89F6F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3D4493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2094A4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FF49F1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210D8E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101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B5E7FB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Рукоход</w:t>
            </w:r>
            <w:proofErr w:type="spellEnd"/>
            <w:r>
              <w:rPr>
                <w:sz w:val="20"/>
                <w:szCs w:val="20"/>
              </w:rPr>
              <w:t xml:space="preserve"> с канатом и кольцами "Геркулес"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8D343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3559EB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110136030008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B69E2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6DE4FE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D03C7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09AC35E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9D72E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94CFAE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9424F9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842E57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CD0C1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102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567BA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Остановочный павильон,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20E123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BD22AE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C3CD9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AB2B0C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34D8D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t>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6EED4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C91490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CAA9C8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302B84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69EB8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103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7E490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Остановка 2,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E1B8F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AC566D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110403100008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2072E4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886600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33 995,0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61F0CB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38ACD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94B897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1E4D66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CAFA95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96FB2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104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2E7D2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Остановка,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699C7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2844DE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110403100005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ACB59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4BF173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33 996,0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1EA0C5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AE764E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A15E35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4BEF45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8ED0DD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91878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105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084E2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Остановочный павильон,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3669A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9AB3CC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46AB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72B635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8EEC4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40B3A6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CB8C3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4CF89F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2185EF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68599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106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4245B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Остановочный павильон,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ACDBC8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27905A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110103100003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7DA836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4F0C96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6C832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F1967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C2523E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7DF06E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D5B771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2BADE9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107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FAA19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Остановочный павильон,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090247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B153FE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4116B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1118B9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33 333,01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24747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95194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0F79D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6635FB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7FAED4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0A2E7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108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6A4994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Въездная стела "Николенское сельское поселение", Третья группа (свыше 3 лет до 5 лет </w:t>
            </w:r>
            <w:r>
              <w:rPr>
                <w:sz w:val="20"/>
                <w:szCs w:val="20"/>
              </w:rPr>
              <w:lastRenderedPageBreak/>
              <w:t>включительно)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55919E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инвентарный</w:t>
            </w:r>
          </w:p>
          <w:p w14:paraId="739894F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110851030001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981B6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9601D8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308 635,0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58A49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26 от 26 </w:t>
            </w:r>
            <w:r>
              <w:rPr>
                <w:sz w:val="20"/>
                <w:szCs w:val="20"/>
              </w:rPr>
              <w:lastRenderedPageBreak/>
              <w:t>августа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AF470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545331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AC58E8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C7CF21D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B83F8F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109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F2C03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Ворота совмещенные 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, Вторая группа (свыше 2 лет до 3 лет включительно)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3DC13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BC50FD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FE843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C2370F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22 600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B1DA5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013472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E9D787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A222F4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A7487CD" w14:textId="77777777">
        <w:trPr>
          <w:trHeight w:val="1006"/>
        </w:trPr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94668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110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02DB63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Горка,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AC96B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4B5054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9904D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C5C340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</w:t>
            </w:r>
            <w:r>
              <w:rPr>
                <w:sz w:val="20"/>
                <w:szCs w:val="20"/>
                <w:lang w:val="en-US"/>
              </w:rPr>
              <w:t>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843DA2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1541F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090904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4FC9F3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920E00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A5B363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111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3CD13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Качалка -балансир "Стрекоза 2шт,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E3C91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03261D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E0B73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2E2B79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 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60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A8FAD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ABB05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C981CB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291A98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6315D8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61FC3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112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14A4B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Горка одинарная,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C7982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1FED97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E988C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231903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23 497,0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27657D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15708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E8A000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F30978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F6FCC1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B89182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113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56FD01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Качалка -балансир "Стрекоза, Десятая группа </w:t>
            </w:r>
            <w:r>
              <w:rPr>
                <w:sz w:val="20"/>
                <w:szCs w:val="20"/>
              </w:rPr>
              <w:t>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D7C1F2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D8F6A0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E3A70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58B5D3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15 900,0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84884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6D3FE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3A0DB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52BE15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0EBDA5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B8A1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114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19F95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Качели детские двойные,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EFAC3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8800A2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132C5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1984D0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22 235,0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D026C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6CE90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3347CA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F9DB9C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2C2214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6F5851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115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FEC9D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Качели со спинкой "Двухместная", Десятая группа </w:t>
            </w:r>
            <w:r>
              <w:rPr>
                <w:sz w:val="20"/>
                <w:szCs w:val="20"/>
              </w:rPr>
              <w:lastRenderedPageBreak/>
              <w:t>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3FE7C3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инвентарный</w:t>
            </w:r>
          </w:p>
          <w:p w14:paraId="109165A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4F605A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D43717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22 590,0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63E87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</w:t>
            </w:r>
            <w:r>
              <w:rPr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6DA3D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D7365E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19FB1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5816C0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B53F5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116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A4BD78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Металлическое ограждение,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C8016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A98379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C99D57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49E9A0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50 490,0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388FFE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CDFB3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E2B2C9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95AA53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D2F7DD7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24A3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117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AD2AB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Металлическое ограждение,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3FA83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34CABB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63466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E915BA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48 510,0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75D4E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75AD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599BCC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5EB412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04E9C7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8D952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118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9F09F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Песочница с навесом,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CAC4C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54E806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9FEAC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4FF5A9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22 785,0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44366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AE76FB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BB6CEE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2D1A1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E0FEA7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96DA81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119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D6C8D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Качалка-балансир, Десятая группа (свыше 30 </w:t>
            </w:r>
            <w:r>
              <w:rPr>
                <w:sz w:val="20"/>
                <w:szCs w:val="20"/>
              </w:rPr>
              <w:t>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37145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0E4817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48123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CEEB8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9 855,0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31394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46FD2E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0FACDE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0B9AC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153B27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A0EEAB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120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4F8EE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Качели однопролетные двухместные,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2789D6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C2A09B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C3642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9E53E1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19 980,0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8C257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852A2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8AF0CA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E8577D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AC3132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A6153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121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088B35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Детский игровой комплекс, Десятая группа (свыше 30 лет)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559D07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7554B6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3A81B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59008E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123 165,0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B2463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3C333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386E98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9BAB51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71CCF7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6D13D9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122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2C80BC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Банкетка бг-1-2.0</w:t>
            </w:r>
          </w:p>
          <w:p w14:paraId="2434E66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97F9D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инвентарный</w:t>
            </w:r>
          </w:p>
          <w:p w14:paraId="1C77023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 110136060001-110136060002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C9DA05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Администрация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61C52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17 226,0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CA7DA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lastRenderedPageBreak/>
              <w:t xml:space="preserve">Муниципальный контракт № 1336- </w:t>
            </w:r>
            <w:proofErr w:type="spellStart"/>
            <w:r>
              <w:rPr>
                <w:sz w:val="20"/>
                <w:szCs w:val="20"/>
              </w:rPr>
              <w:t>кдр</w:t>
            </w:r>
            <w:proofErr w:type="spellEnd"/>
            <w:r>
              <w:rPr>
                <w:sz w:val="20"/>
                <w:szCs w:val="20"/>
              </w:rPr>
              <w:t xml:space="preserve"> от 13.09.23г.</w:t>
            </w:r>
          </w:p>
          <w:p w14:paraId="67974F6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Товарная накладная № 1256 от 30.10.23г.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2CED38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95AE1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044B69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59B4CC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54B02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123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3D54D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Скамья парковая П-1 "Геркулес"</w:t>
            </w:r>
          </w:p>
          <w:p w14:paraId="58F6595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(3шт)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E9D5A5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3BCCFF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№110136020150-</w:t>
            </w:r>
          </w:p>
          <w:p w14:paraId="7DCDB5E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110136020152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7C8E05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0547AD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24 354,0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3BC1F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1336- </w:t>
            </w:r>
            <w:proofErr w:type="spellStart"/>
            <w:r>
              <w:rPr>
                <w:sz w:val="20"/>
                <w:szCs w:val="20"/>
              </w:rPr>
              <w:t>кдр</w:t>
            </w:r>
            <w:proofErr w:type="spellEnd"/>
            <w:r>
              <w:rPr>
                <w:sz w:val="20"/>
                <w:szCs w:val="20"/>
              </w:rPr>
              <w:t xml:space="preserve"> от 13.09.23г.</w:t>
            </w:r>
          </w:p>
          <w:p w14:paraId="53F9A49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Товарная накладная № 1256 от 30.10.23г.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2CBCF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E5AA7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6D99E5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08415E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19EB9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124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6FA44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 дорожный 1.23 "Дети" 3 т/р на ж/з фоне, 900*900 мм 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DE29CD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54BCC7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110138030009-</w:t>
            </w:r>
          </w:p>
          <w:p w14:paraId="166F20A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110138030011,</w:t>
            </w:r>
          </w:p>
          <w:p w14:paraId="05FDCF8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110138030008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0FF7A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09D0B6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20 064,0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CA3AD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2023/08/15 от 15.08.2023г.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3F2EB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2EF9F5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DC1D7E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D4C157D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F0D9F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125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003A2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2.1 "Главная дорога"</w:t>
            </w:r>
          </w:p>
          <w:p w14:paraId="30E78BF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28CB71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12D969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110138030012-</w:t>
            </w:r>
          </w:p>
          <w:p w14:paraId="3DF0458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110138030013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5A8805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C4FA4A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4 118,40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66D675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2023/08/15 от 15.08.2023г..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22ADC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70989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19A737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99D4B0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75A60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126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7F922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2.4 "Уступите дорогу"</w:t>
            </w:r>
          </w:p>
          <w:p w14:paraId="106FCD7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F2A5F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D29C1A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110138030014-</w:t>
            </w:r>
          </w:p>
          <w:p w14:paraId="2C29FD1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110138030015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DE167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00FDFC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3 049,20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C083F9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2023/08/15 от 15.08.2023г.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7B5D9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EC2416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D52B95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2536FD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B11CF0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127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39263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3.24 "Ограничение максимальной скорости"</w:t>
            </w:r>
          </w:p>
          <w:p w14:paraId="5541535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10701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F089A5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110138030016-</w:t>
            </w:r>
          </w:p>
          <w:p w14:paraId="4626B86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110138030019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7CF6B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310FC1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22 176,00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A471C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2023/08/15 от 15.08.2023г.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8AE7EB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94029F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D97C45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40E16B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DA4E97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.128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DED79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 дорожный 5.16 "Место остановки автобуса и </w:t>
            </w:r>
            <w:r>
              <w:rPr>
                <w:sz w:val="20"/>
                <w:szCs w:val="20"/>
              </w:rPr>
              <w:t>(или) троллейбуса"</w:t>
            </w:r>
          </w:p>
          <w:p w14:paraId="4A9C7E0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07AC8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157338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110138030020-</w:t>
            </w:r>
          </w:p>
          <w:p w14:paraId="709A99B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110138030023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07176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918DCA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9 577,92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D5A24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2023/08/15 от 15.08.2023г.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3BE31D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28ACE9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22517C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0C70AB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1F790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129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DF74B8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 дорожный 8.2.1 </w:t>
            </w:r>
            <w:r>
              <w:rPr>
                <w:sz w:val="20"/>
                <w:szCs w:val="20"/>
              </w:rPr>
              <w:t>"Зона действия"</w:t>
            </w:r>
          </w:p>
          <w:p w14:paraId="1573E39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9E669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6E09EA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110138030024-</w:t>
            </w:r>
          </w:p>
          <w:p w14:paraId="19EE884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110138030027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EEA14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3AEBF7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4 620,0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F436E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2023/08/15 от 15.08.2023г.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EC4E9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48F895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195897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4FB9B6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C3577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130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FFA23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Стойка 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742F9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4815F8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110138030028-</w:t>
            </w:r>
          </w:p>
          <w:p w14:paraId="12FDCE2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110138030031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D985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CE0A4B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17 100,0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11B5BC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9C47E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37EDFE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56168B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E3CB37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160B8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131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A7A53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 дорожный 3.4 "Движение грузовых </w:t>
            </w:r>
            <w:r>
              <w:rPr>
                <w:sz w:val="20"/>
                <w:szCs w:val="20"/>
              </w:rPr>
              <w:t>автомобилей запрещено"</w:t>
            </w:r>
          </w:p>
          <w:p w14:paraId="20C4E18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(5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22E9E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1AF84E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110138030032-</w:t>
            </w:r>
          </w:p>
          <w:p w14:paraId="3C0CFC0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110138030036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2E3C0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DC12F4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9 385,20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73ECD9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62192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16C04A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7FC1EF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DCA3ED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05A6A8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132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7B6C11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 дорожный 6.8.1 </w:t>
            </w:r>
            <w:r>
              <w:rPr>
                <w:sz w:val="20"/>
                <w:szCs w:val="20"/>
              </w:rPr>
              <w:t>"Тупик"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C5FB53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91AAB0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110138030037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21232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54EA51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2179,32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5209BA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0135C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C781B4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6BA8D4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6CC399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4E05D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133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431AE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6.18.2 "Направление объезда"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D8EFF2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D6C6EF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110138030038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EA633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1ECC1C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1512,72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2D364E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2D3022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406854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9330ED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52F4B9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491DE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134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7312CD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8.3.1 "Направление действия"</w:t>
            </w:r>
          </w:p>
          <w:p w14:paraId="2DD88C0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14:paraId="230DD82E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E2C51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09369F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110138030039-</w:t>
            </w:r>
          </w:p>
          <w:p w14:paraId="652B105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110138030042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1E92D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FF4865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4 620,0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2D2ACF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74184C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78F76F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5D4F10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7FA32D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41AA0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135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B44EB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"УЛ, ЭНЕРГЕТИКОВ"</w:t>
            </w:r>
          </w:p>
          <w:p w14:paraId="6523A1A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872C2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1B5948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110138030043-</w:t>
            </w:r>
          </w:p>
          <w:p w14:paraId="22FE8EB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110138030044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AB4E72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сельского поселения Гулькевичского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914AE9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4 545,60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7BA90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0F81C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5F17C4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C39FF0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0B82C0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34041D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136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16782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"УЛ.НАБЕРЕЖНАЯ"</w:t>
            </w:r>
          </w:p>
          <w:p w14:paraId="4329BCB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(2шт)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ED2E4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514A3C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110138030045-</w:t>
            </w:r>
          </w:p>
          <w:p w14:paraId="33390DB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110138030046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CF4A5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164D6C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4 545,60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490A04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B62AE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CE0A9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27940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E32D87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1CBD5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137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9724A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"ШКОЛА"</w:t>
            </w:r>
          </w:p>
          <w:p w14:paraId="0E99268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45AF0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9598EC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110138030047-</w:t>
            </w:r>
          </w:p>
          <w:p w14:paraId="2466B93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110138030048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3DB6B9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3BB2AB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2 496,0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62846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47F0A3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8B69CF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0AFAAA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346D2E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3D37CE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138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2AB89A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"УЛ.ОКТЯБРЬСКАЯ"</w:t>
            </w:r>
          </w:p>
          <w:p w14:paraId="336B5EA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7D8DF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0BC9F8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110138030049-</w:t>
            </w:r>
          </w:p>
          <w:p w14:paraId="36B9586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110138030050</w:t>
            </w:r>
          </w:p>
          <w:p w14:paraId="391B9B2A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1C7A5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68D4A0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4 713,60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55D7E8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CAE8C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95163A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267CD9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289B907" w14:textId="77777777">
        <w:trPr>
          <w:trHeight w:val="378"/>
        </w:trPr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DA18E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139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FB0BD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"УЛ.ОКТЯБРЬСКАЯ"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40E59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0015B5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110138030051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F191F1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1C9DDE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2 772,0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5334E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B211BB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03041B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65629A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DCAEB3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5F7AF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140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AD7DEE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"Х.ОРЛОВ"</w:t>
            </w:r>
          </w:p>
          <w:p w14:paraId="00FE156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2BF914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2AE030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110138030052-</w:t>
            </w:r>
          </w:p>
          <w:p w14:paraId="2E86D91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110138030053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6424F2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8E422D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2 772,0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1957C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48476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5E80E6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27DC3B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5B540FD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2EE5C8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141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8504D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</w:t>
            </w:r>
            <w:proofErr w:type="gramStart"/>
            <w:r>
              <w:rPr>
                <w:sz w:val="20"/>
                <w:szCs w:val="20"/>
              </w:rPr>
              <w:t>АМБУЛАТОРИЯ,СВОБОДНЫЙ</w:t>
            </w:r>
            <w:proofErr w:type="gramEnd"/>
            <w:r>
              <w:rPr>
                <w:sz w:val="20"/>
                <w:szCs w:val="20"/>
              </w:rPr>
              <w:t>, УЛ.МИРА"</w:t>
            </w:r>
          </w:p>
          <w:p w14:paraId="6D61726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8CF16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6166A5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110138030054-</w:t>
            </w:r>
          </w:p>
          <w:p w14:paraId="4E6DAEF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110138030055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0DDBE0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5CEED6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11 282,40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76555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B5E5E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941477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860D41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9926ED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1B6929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142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8C6CF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 УЛ.МИРА, УЛ.СВЕТЛАЯ"</w:t>
            </w:r>
          </w:p>
          <w:p w14:paraId="7422ADA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2EDFAC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EB95A3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110138030056-</w:t>
            </w:r>
          </w:p>
          <w:p w14:paraId="716DCB9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110138030057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C2868E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54D21E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8 078,40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1BBAA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2023/10/09 от </w:t>
            </w:r>
            <w:r>
              <w:rPr>
                <w:sz w:val="20"/>
                <w:szCs w:val="20"/>
              </w:rPr>
              <w:lastRenderedPageBreak/>
              <w:t>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1D335B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EC059B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43D953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81EEFB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409196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143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C20404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Указатель дорожный " УЛ.ОКТЯБРЬСКАЯ, </w:t>
            </w:r>
            <w:r>
              <w:rPr>
                <w:sz w:val="20"/>
                <w:szCs w:val="20"/>
              </w:rPr>
              <w:t>УЛ.ЗАРЕЧНАЯ"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56DC36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C4F0F6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110138030058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00DD4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D9B51D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5 766,0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A02CD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DE58F6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ABBEF1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6D0ECF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712062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E43FF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144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98D64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"УЛ.ЗАРЕЧНАЯ, ШКОЛА"</w:t>
            </w:r>
          </w:p>
          <w:p w14:paraId="4775E01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0D86B2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B921C0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110138030059-</w:t>
            </w:r>
          </w:p>
          <w:p w14:paraId="1022762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51C491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92C6EF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5 433,60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A9C66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2C708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7E687A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1EDB3A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E98F8C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529B05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145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251D7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Указатель дорожный "УЛ.НАБЕРЕЖНАЯ, </w:t>
            </w:r>
            <w:r>
              <w:rPr>
                <w:sz w:val="20"/>
                <w:szCs w:val="20"/>
              </w:rPr>
              <w:t>Х.ЛЕБЕДЕВ"</w:t>
            </w:r>
          </w:p>
          <w:p w14:paraId="0B5DD9C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(2шт)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CBA079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7C1406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14:paraId="26C6B7C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110138030061-</w:t>
            </w:r>
          </w:p>
          <w:p w14:paraId="2A78BD0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4F77FB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5EA893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6 403,20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19EA34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EA994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C074BB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EF0FFF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042590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0710F2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146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639F72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Указатель дорожный </w:t>
            </w:r>
            <w:r>
              <w:rPr>
                <w:sz w:val="20"/>
                <w:szCs w:val="20"/>
              </w:rPr>
              <w:t>"ПЕР.СВОБОДНЫЙ, АМБУЛАТОРИЯ"</w:t>
            </w:r>
          </w:p>
          <w:p w14:paraId="1C601F3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( 2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067EEB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E3D48C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14:paraId="301DEEE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110138030063-</w:t>
            </w:r>
          </w:p>
          <w:p w14:paraId="2E99969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32AEA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463961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6 280,80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828EA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A79EB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B81C57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C80B23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6E8E21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6E491E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147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EDA0D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"УЛ.ЭНЕРГЕТИКОВ,</w:t>
            </w:r>
          </w:p>
          <w:p w14:paraId="1672015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УЛ.ОКТЯБРЬСКАЯ"</w:t>
            </w:r>
          </w:p>
          <w:p w14:paraId="49BD5BB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34AE7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1165DD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14:paraId="021B64B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110138030065-</w:t>
            </w:r>
          </w:p>
          <w:p w14:paraId="0074B32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08DA8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6B4F35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6 597,60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6E93F9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2023/10/09 от </w:t>
            </w:r>
            <w:r>
              <w:rPr>
                <w:sz w:val="20"/>
                <w:szCs w:val="20"/>
              </w:rPr>
              <w:t>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387AC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ACADF0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3D9D5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56E4B4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21CF1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148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84AA7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</w:t>
            </w:r>
            <w:proofErr w:type="gramStart"/>
            <w:r>
              <w:rPr>
                <w:sz w:val="20"/>
                <w:szCs w:val="20"/>
              </w:rPr>
              <w:t>Х.БУЛГАКОВ,Х.ИВЛЕВ</w:t>
            </w:r>
            <w:proofErr w:type="gramEnd"/>
            <w:r>
              <w:rPr>
                <w:sz w:val="20"/>
                <w:szCs w:val="20"/>
              </w:rPr>
              <w:t>"</w:t>
            </w:r>
          </w:p>
          <w:p w14:paraId="05123AD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C632F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D9DA33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14:paraId="538C4AE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110138030067-</w:t>
            </w:r>
          </w:p>
          <w:p w14:paraId="2768E8C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EB718D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1410EA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5 044,80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DC03F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2023/10/09 от </w:t>
            </w:r>
            <w:r>
              <w:rPr>
                <w:sz w:val="20"/>
                <w:szCs w:val="20"/>
              </w:rPr>
              <w:t>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92139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507874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CDD00A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7443272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09710B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149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FAF75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</w:t>
            </w:r>
            <w:proofErr w:type="gramStart"/>
            <w:r>
              <w:rPr>
                <w:sz w:val="20"/>
                <w:szCs w:val="20"/>
              </w:rPr>
              <w:t>УЛ,ЭНЕРГЕТИКОВ</w:t>
            </w:r>
            <w:proofErr w:type="gramEnd"/>
            <w:r>
              <w:rPr>
                <w:sz w:val="20"/>
                <w:szCs w:val="20"/>
              </w:rPr>
              <w:t>, УЛ.ЗАРЕЧНАЯ"</w:t>
            </w:r>
          </w:p>
          <w:p w14:paraId="2E681FA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( 2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021F0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инвентарный</w:t>
            </w:r>
          </w:p>
          <w:p w14:paraId="306CDEE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14:paraId="5BB026D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110138030069-</w:t>
            </w:r>
          </w:p>
          <w:p w14:paraId="6B93433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110138030070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85ED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Администрация Николенского 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BE95FC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6 403,20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30BE2C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</w:t>
            </w:r>
            <w:r>
              <w:rPr>
                <w:sz w:val="20"/>
                <w:szCs w:val="20"/>
              </w:rPr>
              <w:lastRenderedPageBreak/>
              <w:t>2023/10/09 от 09.10.2023г.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07E0C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B4829F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A7F78A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5DAB2F7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CAFCFD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150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C66CE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"УЛ.ЗАРЕЧНАЯ"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5A8357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A4D0AD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110138030071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A514E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01E8F2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2 356,80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665A0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2023/10/31 от 31.10. 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97B0D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A6888E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75869A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633844D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737D9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151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69B06A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"УЛ.ОЛИМПИЙСКАЯ, УЛ.ОКТЯБРЬСКАЯ"</w:t>
            </w:r>
          </w:p>
          <w:p w14:paraId="08A6176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5CFF11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5CFA01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110138030072-</w:t>
            </w:r>
          </w:p>
          <w:p w14:paraId="6427128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110138030073</w:t>
            </w:r>
          </w:p>
          <w:p w14:paraId="66DC5C19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C6263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2B3E9F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6 792,0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244DA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2023/10/31 от 31.10. </w:t>
            </w:r>
            <w:r>
              <w:rPr>
                <w:sz w:val="20"/>
                <w:szCs w:val="20"/>
              </w:rPr>
              <w:t>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C2CE3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E6EE63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F82563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1A4900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58BB2B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152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683033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"УЛ.ЗАРЕЧНАЯ, ВЕРБОВЫЙ БУЛГАКОВ"</w:t>
            </w:r>
          </w:p>
          <w:p w14:paraId="5B54830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( 2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D6445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C08BED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110138030074-</w:t>
            </w:r>
          </w:p>
          <w:p w14:paraId="54338E3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110138030075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E4AD2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7D46A3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13 195,20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FBBC2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</w:t>
            </w:r>
            <w:r>
              <w:rPr>
                <w:sz w:val="20"/>
                <w:szCs w:val="20"/>
              </w:rPr>
              <w:t>2023/10/31 от 31.10. 2023г.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6D63B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D97CEA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3E0C9A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25E61E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7B58CA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153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2851F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2.1 "Главная дорога" со стойкой</w:t>
            </w:r>
          </w:p>
          <w:p w14:paraId="7AE189D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2C73ED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0C2C3E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110138030076-</w:t>
            </w:r>
          </w:p>
          <w:p w14:paraId="3972705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110138030077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4BEB0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98370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12 053,90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28BA15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t>Муниципальный контракт № 25 от 17.05.2024г.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B8A4B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3952B0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CA1484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6D2AFE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3138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154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7EDFD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"Искусственная неровность" со стойкой 3,5 м ф 57</w:t>
            </w:r>
          </w:p>
          <w:p w14:paraId="5D4EADE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D261C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6FD5F3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110138030078-</w:t>
            </w:r>
          </w:p>
          <w:p w14:paraId="2E71430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110138030079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24C5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C218C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6 440,40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43E856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25 от 17.05.2024г.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D91AAB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84E516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F965F4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5779B0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AE46A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155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DA613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6.8.1 "Тупик"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08ABAC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9CF88C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110138030080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BF8E1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4BBDB7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2 019,60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DFDB9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</w:t>
            </w:r>
            <w:r>
              <w:rPr>
                <w:sz w:val="20"/>
                <w:szCs w:val="20"/>
              </w:rPr>
              <w:t>2024/07/10 от 10.07.24г.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F73A5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287092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1780C2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B09A2F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E4ACE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156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CA63D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6.18.3 "Направление объезда"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45D7C6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86569A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110138030080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93F6A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8693DB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1512,72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71EE1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</w:t>
            </w:r>
            <w:r>
              <w:rPr>
                <w:sz w:val="20"/>
                <w:szCs w:val="20"/>
              </w:rPr>
              <w:lastRenderedPageBreak/>
              <w:t xml:space="preserve">контракт № 2024/07/10 от </w:t>
            </w:r>
            <w:r>
              <w:rPr>
                <w:sz w:val="20"/>
                <w:szCs w:val="20"/>
              </w:rPr>
              <w:t>10.07.24г.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5C813A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FF0000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FF0000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7A65D4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4548F4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FE02332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6169E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157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327816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Детский игровой комплекс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1D852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D9B394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110136020155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6F07CB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2ECFC8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8A0998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66 от 01.10.2025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2F1C7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FF0000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color w:val="FF0000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E632F0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E103C2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sz w:val="20"/>
                <w:szCs w:val="20"/>
                <w:lang w:val="en-US" w:eastAsia="hi-IN" w:bidi="hi-IN"/>
              </w:rPr>
              <w:t>-</w:t>
            </w:r>
          </w:p>
        </w:tc>
      </w:tr>
      <w:tr w:rsidR="00180BBE" w14:paraId="3030AEF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160A4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158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95B11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Компьютер </w:t>
            </w:r>
            <w:r>
              <w:rPr>
                <w:sz w:val="20"/>
                <w:szCs w:val="20"/>
              </w:rPr>
              <w:t>(системный блок+ монитор)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A8225D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F7C629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5B6C08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110134030001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03DAD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1EF835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C8E3F2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81A7F6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B95AAD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7C8DF7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1D388C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9CB3E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159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6AD4B0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АРМ В </w:t>
            </w:r>
            <w:proofErr w:type="gramStart"/>
            <w:r>
              <w:rPr>
                <w:sz w:val="20"/>
                <w:szCs w:val="20"/>
              </w:rPr>
              <w:t>СОСТАВЕ :системный</w:t>
            </w:r>
            <w:proofErr w:type="gramEnd"/>
            <w:r>
              <w:rPr>
                <w:sz w:val="20"/>
                <w:szCs w:val="20"/>
              </w:rPr>
              <w:t xml:space="preserve"> блок INTEL (AMDFX8350/4GB </w:t>
            </w:r>
            <w:r>
              <w:rPr>
                <w:sz w:val="20"/>
                <w:szCs w:val="20"/>
              </w:rPr>
              <w:t xml:space="preserve">DDR3/120SSD/1000GB 450W.монитор ACER 21.5K222HQLDb </w:t>
            </w:r>
            <w:proofErr w:type="spellStart"/>
            <w:r>
              <w:rPr>
                <w:sz w:val="20"/>
                <w:szCs w:val="20"/>
              </w:rPr>
              <w:t>черный,клавиатура</w:t>
            </w:r>
            <w:proofErr w:type="spellEnd"/>
            <w:r>
              <w:rPr>
                <w:sz w:val="20"/>
                <w:szCs w:val="20"/>
              </w:rPr>
              <w:t xml:space="preserve"> , мышь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5C5D7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B7A60B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1241D4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110134030109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184803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33894A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AAB09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4665D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6BE4ED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DE33E2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752EDC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541EA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160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281FD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МФУ струйный EPSON </w:t>
            </w:r>
            <w:r>
              <w:rPr>
                <w:sz w:val="20"/>
                <w:szCs w:val="20"/>
              </w:rPr>
              <w:t>L3050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618955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F7BB87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45B5A8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110134030110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AC761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63BE93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16 800,0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6DA82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0D9F3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45CB3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35C4F1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9E7229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266AD6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161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17D84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Сплит система </w:t>
            </w:r>
            <w:proofErr w:type="spellStart"/>
            <w:r>
              <w:rPr>
                <w:sz w:val="20"/>
                <w:szCs w:val="20"/>
              </w:rPr>
              <w:t>Lessar</w:t>
            </w:r>
            <w:proofErr w:type="spellEnd"/>
            <w:r>
              <w:rPr>
                <w:sz w:val="20"/>
                <w:szCs w:val="20"/>
              </w:rPr>
              <w:t xml:space="preserve"> LS-H 07 KFE2/LU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8CA80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5D0358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110134050121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A1E51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0DF736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34 440,0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75B4FD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13F7D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A1837D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E24193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4B275E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5AC504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162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91B8E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Радиомикрофон AKG WMS40 D88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17DF0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95CA5A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76F0CF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110134040026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526A6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6C7D99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BF435B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2BDE46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9EF45E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B59F25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76D7CF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CFFE45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163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E8492E" w14:textId="77777777" w:rsidR="00180BBE" w:rsidRDefault="00A673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Проектор</w:t>
            </w:r>
            <w:r>
              <w:rPr>
                <w:sz w:val="20"/>
                <w:szCs w:val="20"/>
                <w:lang w:val="en-US"/>
              </w:rPr>
              <w:t xml:space="preserve"> VIVITEK D517 3000 </w:t>
            </w: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ansi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lm</w:t>
            </w:r>
            <w:proofErr w:type="spellEnd"/>
            <w:r>
              <w:rPr>
                <w:sz w:val="20"/>
                <w:szCs w:val="20"/>
                <w:lang w:val="en-US"/>
              </w:rPr>
              <w:t>. 15000:1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002608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инвентарный</w:t>
            </w:r>
          </w:p>
          <w:p w14:paraId="73769F1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</w:t>
            </w:r>
          </w:p>
          <w:p w14:paraId="7D4C468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110134050033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23B44B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МКУК ЦКД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6C83B5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18 550,00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A99FD4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lastRenderedPageBreak/>
              <w:t>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968A3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A41891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F35363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B917F1D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584204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164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B3EB3A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Пожарная сигнализация (</w:t>
            </w:r>
            <w:proofErr w:type="spellStart"/>
            <w:proofErr w:type="gramStart"/>
            <w:r>
              <w:rPr>
                <w:sz w:val="20"/>
                <w:szCs w:val="20"/>
              </w:rPr>
              <w:t>с.Николенское,ул.Октябрьская</w:t>
            </w:r>
            <w:proofErr w:type="spellEnd"/>
            <w:proofErr w:type="gramEnd"/>
            <w:r>
              <w:rPr>
                <w:sz w:val="20"/>
                <w:szCs w:val="20"/>
              </w:rPr>
              <w:t>,</w:t>
            </w:r>
          </w:p>
          <w:p w14:paraId="08D7EC8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05DB3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B724C5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E991C7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110134040001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2E5773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81A5F9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37 407,00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D277C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48F4A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0DEF78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4CA9A6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EA2199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19B77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165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B9FE11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Ноутбук ASUS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C0270F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2E085B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F8B042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110134020026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2BFD7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9A8F87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27 550,00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2507C2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4B7509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79C613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54A4E1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BE35661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532B6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166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B4D1E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Микшерный пульт </w:t>
            </w:r>
            <w:proofErr w:type="spellStart"/>
            <w:r>
              <w:rPr>
                <w:sz w:val="20"/>
                <w:szCs w:val="20"/>
              </w:rPr>
              <w:t>Soundcraft</w:t>
            </w:r>
            <w:proofErr w:type="spellEnd"/>
            <w:r>
              <w:rPr>
                <w:sz w:val="20"/>
                <w:szCs w:val="20"/>
              </w:rPr>
              <w:t xml:space="preserve"> EFX8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4D3D9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81998F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7E6643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110134060036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C9E5F4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2B9F87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40 080,00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7DC69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B39900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A5888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17AB7A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440EFE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FBD7A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167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58D533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Усилитель " </w:t>
            </w:r>
            <w:proofErr w:type="spellStart"/>
            <w:proofErr w:type="gramStart"/>
            <w:r>
              <w:rPr>
                <w:sz w:val="20"/>
                <w:szCs w:val="20"/>
              </w:rPr>
              <w:t>Invotone</w:t>
            </w:r>
            <w:proofErr w:type="spellEnd"/>
            <w:r>
              <w:rPr>
                <w:sz w:val="20"/>
                <w:szCs w:val="20"/>
              </w:rPr>
              <w:t xml:space="preserve">  "</w:t>
            </w:r>
            <w:proofErr w:type="gramEnd"/>
            <w:r>
              <w:rPr>
                <w:sz w:val="20"/>
                <w:szCs w:val="20"/>
              </w:rPr>
              <w:t xml:space="preserve">  Ф1200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4F616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58ED63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9BF849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110104060008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4F1DA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31668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16 171,00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36771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t>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82D25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CCB531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F3FF90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EFA3A6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7EFE38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168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F882B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Аккордеон INVOTENE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7A97DF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08EC4C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0BC7E8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110104050024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4FC4A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384E4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1FCD3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0F8A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A499E5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54C663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55B311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29917E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169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3756E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Ноутбук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C6ADBF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D30143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40ECA1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110104020025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66BC84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FEED8D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30 635,00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9012E1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D51B93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3B47C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43E4EA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26F85C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5371A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170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C3C1FC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Усилитель мощности четырехканальный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5E88ED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E05A2D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99C2F2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110134040128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C88E9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412A73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43 550,00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A5046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A7ACB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69A415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6C8DA6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B4B01D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F2A10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171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A0F70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Усилитель для акустических систем </w:t>
            </w:r>
            <w:proofErr w:type="spellStart"/>
            <w:r>
              <w:rPr>
                <w:sz w:val="20"/>
                <w:szCs w:val="20"/>
              </w:rPr>
              <w:t>Volta</w:t>
            </w:r>
            <w:proofErr w:type="spellEnd"/>
            <w:r>
              <w:rPr>
                <w:sz w:val="20"/>
                <w:szCs w:val="20"/>
              </w:rPr>
              <w:t xml:space="preserve"> PA -1900</w:t>
            </w:r>
          </w:p>
          <w:p w14:paraId="4019A05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C1403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E5CBAF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380849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110134040129-</w:t>
            </w:r>
          </w:p>
          <w:p w14:paraId="3228953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F19C5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506F63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113 840,0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20828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3D74F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1BD6A2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A9EDB2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548037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29C82B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172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4F5B7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Усилитель приспособлен для работы в составе как </w:t>
            </w:r>
            <w:proofErr w:type="spellStart"/>
            <w:r>
              <w:rPr>
                <w:sz w:val="20"/>
                <w:szCs w:val="20"/>
              </w:rPr>
              <w:t>туринговых</w:t>
            </w:r>
            <w:proofErr w:type="spellEnd"/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так и </w:t>
            </w:r>
            <w:proofErr w:type="spellStart"/>
            <w:r>
              <w:rPr>
                <w:sz w:val="20"/>
                <w:szCs w:val="20"/>
              </w:rPr>
              <w:t>инсталяционных</w:t>
            </w:r>
            <w:proofErr w:type="spellEnd"/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30BEAF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938C82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4745B1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D7550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5E6A97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26 750,00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FF261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36562F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391E44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EEEABF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38DAA2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A8313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73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98693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Профессиональный микшерный пульт </w:t>
            </w:r>
            <w:proofErr w:type="spellStart"/>
            <w:r>
              <w:rPr>
                <w:sz w:val="20"/>
                <w:szCs w:val="20"/>
              </w:rPr>
              <w:t>Volta</w:t>
            </w:r>
            <w:proofErr w:type="spellEnd"/>
            <w:r>
              <w:rPr>
                <w:sz w:val="20"/>
                <w:szCs w:val="20"/>
              </w:rPr>
              <w:t xml:space="preserve"> ARTIST1224+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27150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C64184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F082D2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B82AE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F528BA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28 940,00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CC548A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823D7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A7BBFA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875A02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2AA163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2975A26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74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DB94F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Микрофонная 100- канальная радиосистема VOLTA US-102with </w:t>
            </w:r>
            <w:proofErr w:type="spellStart"/>
            <w:r>
              <w:rPr>
                <w:sz w:val="20"/>
                <w:szCs w:val="20"/>
              </w:rPr>
              <w:t>aluminuim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case</w:t>
            </w:r>
            <w:proofErr w:type="spellEnd"/>
          </w:p>
          <w:p w14:paraId="4DEE758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Микрофонная 100- канальная радиосистема VOLTA </w:t>
            </w:r>
            <w:r>
              <w:rPr>
                <w:sz w:val="20"/>
                <w:szCs w:val="20"/>
              </w:rPr>
              <w:t xml:space="preserve">US-102with </w:t>
            </w:r>
            <w:proofErr w:type="spellStart"/>
            <w:r>
              <w:rPr>
                <w:sz w:val="20"/>
                <w:szCs w:val="20"/>
              </w:rPr>
              <w:t>aluminuim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case</w:t>
            </w:r>
            <w:proofErr w:type="spellEnd"/>
          </w:p>
          <w:p w14:paraId="53D32D9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Микрофонная 100- канальная радиосистема VOLTA US-102with </w:t>
            </w:r>
            <w:proofErr w:type="spellStart"/>
            <w:r>
              <w:rPr>
                <w:sz w:val="20"/>
                <w:szCs w:val="20"/>
              </w:rPr>
              <w:t>aluminuim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case</w:t>
            </w:r>
            <w:proofErr w:type="spellEnd"/>
          </w:p>
          <w:p w14:paraId="20E5566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(3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7F0B3D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AF8378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110134040133-</w:t>
            </w:r>
          </w:p>
          <w:p w14:paraId="192FFA8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0AB73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C7BAB0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66 210,00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5D131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t>Муниципальный контракт № 1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0B25A9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54AD2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2863BA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DA59337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5FED5F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75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21E571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 в сборе</w:t>
            </w:r>
          </w:p>
          <w:p w14:paraId="1C62AC7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( 2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6181D4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07EF4E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№110134030111-110134030112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85E0B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80A990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9EA08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3 от 8 </w:t>
            </w:r>
            <w:r>
              <w:rPr>
                <w:sz w:val="20"/>
                <w:szCs w:val="20"/>
              </w:rPr>
              <w:t>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80365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2B1EB1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E94CDB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8D4542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4F35841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76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318897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МФУ </w:t>
            </w:r>
            <w:proofErr w:type="spellStart"/>
            <w:r>
              <w:rPr>
                <w:sz w:val="20"/>
                <w:szCs w:val="20"/>
              </w:rPr>
              <w:t>Kyocera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Ecosys</w:t>
            </w:r>
            <w:proofErr w:type="spellEnd"/>
            <w:r>
              <w:rPr>
                <w:sz w:val="20"/>
                <w:szCs w:val="20"/>
              </w:rPr>
              <w:t xml:space="preserve"> M2735DN </w:t>
            </w:r>
            <w:r>
              <w:rPr>
                <w:sz w:val="20"/>
                <w:szCs w:val="20"/>
              </w:rPr>
              <w:lastRenderedPageBreak/>
              <w:t>лазерный принтер/сканер/копир/факс А4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CC94A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инвентарный</w:t>
            </w:r>
          </w:p>
          <w:p w14:paraId="6BEB36E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</w:t>
            </w:r>
          </w:p>
          <w:p w14:paraId="6F5DAB4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110134040113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8002C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МКУК ЦКД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4F86E2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46 000,0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A7B05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lastRenderedPageBreak/>
              <w:t xml:space="preserve">Муниципальный контракт № 3 от 8 </w:t>
            </w:r>
            <w:r>
              <w:rPr>
                <w:sz w:val="20"/>
                <w:szCs w:val="20"/>
              </w:rPr>
              <w:t>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1255E2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1993EB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075EF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C07F17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7F1E5AB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77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8A877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Проектор </w:t>
            </w:r>
            <w:proofErr w:type="spellStart"/>
            <w:r>
              <w:rPr>
                <w:sz w:val="20"/>
                <w:szCs w:val="20"/>
              </w:rPr>
              <w:t>ViewSonic</w:t>
            </w:r>
            <w:proofErr w:type="spellEnd"/>
            <w:r>
              <w:rPr>
                <w:sz w:val="20"/>
                <w:szCs w:val="20"/>
              </w:rPr>
              <w:t xml:space="preserve"> PX701HD белый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27A65D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E88A86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F7C364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110134050114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B3BFFC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7D0BD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0B5E2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3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274F3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015C28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DD5541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B952EC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2C8BDC1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78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87562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Ноутбук Dell G515 -9971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00039D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F68495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F01741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110134030115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5D00A6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92BB5B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87 000,0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CE5D11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3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943DD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D16631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EE3287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733259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34A2D21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79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562F52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МФУ струйное Epson L3100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16539F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046778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062C9F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110134040116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8EB779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C582B7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88F40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3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06DBC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42956E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0F7A2F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0DFD36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8E85EE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80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522BC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Профессиональная акустическая система трехполосная </w:t>
            </w:r>
            <w:proofErr w:type="spellStart"/>
            <w:r>
              <w:rPr>
                <w:sz w:val="20"/>
                <w:szCs w:val="20"/>
              </w:rPr>
              <w:t>Wharfedale</w:t>
            </w:r>
            <w:proofErr w:type="spellEnd"/>
            <w:r>
              <w:rPr>
                <w:sz w:val="20"/>
                <w:szCs w:val="20"/>
              </w:rPr>
              <w:t xml:space="preserve"> Pro </w:t>
            </w:r>
            <w:proofErr w:type="spellStart"/>
            <w:r>
              <w:rPr>
                <w:sz w:val="20"/>
                <w:szCs w:val="20"/>
              </w:rPr>
              <w:t>Reason</w:t>
            </w:r>
            <w:proofErr w:type="spellEnd"/>
            <w:r>
              <w:rPr>
                <w:sz w:val="20"/>
                <w:szCs w:val="20"/>
              </w:rPr>
              <w:t xml:space="preserve"> -X15</w:t>
            </w:r>
          </w:p>
          <w:p w14:paraId="558DDC1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23D076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A8318D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9A017E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110134040117-</w:t>
            </w:r>
          </w:p>
          <w:p w14:paraId="3E41818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110134040118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213C93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C1B891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119 270,0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671B1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86EBD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812709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675663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BE9477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77886BD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368F5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Низкочастотная акустическая система </w:t>
            </w:r>
            <w:proofErr w:type="spellStart"/>
            <w:r>
              <w:rPr>
                <w:sz w:val="20"/>
                <w:szCs w:val="20"/>
              </w:rPr>
              <w:t>Wharfedale</w:t>
            </w:r>
            <w:proofErr w:type="spellEnd"/>
            <w:r>
              <w:rPr>
                <w:sz w:val="20"/>
                <w:szCs w:val="20"/>
              </w:rPr>
              <w:t xml:space="preserve"> Pro DELTA </w:t>
            </w:r>
            <w:r>
              <w:rPr>
                <w:sz w:val="20"/>
                <w:szCs w:val="20"/>
              </w:rPr>
              <w:t>-18B</w:t>
            </w:r>
          </w:p>
          <w:p w14:paraId="479EEA9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6FA3BF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C25FFA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79ABD5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110134040119-</w:t>
            </w:r>
          </w:p>
          <w:p w14:paraId="369B16B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110134040120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C4807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B804DD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81 480,0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436DC0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7A4489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482BF3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6EDCD4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BE3A487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B70EE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0A332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Пассивная  акустическая</w:t>
            </w:r>
            <w:proofErr w:type="gramEnd"/>
            <w:r>
              <w:rPr>
                <w:sz w:val="20"/>
                <w:szCs w:val="20"/>
              </w:rPr>
              <w:t xml:space="preserve"> система </w:t>
            </w:r>
            <w:proofErr w:type="spellStart"/>
            <w:r>
              <w:rPr>
                <w:sz w:val="20"/>
                <w:szCs w:val="20"/>
              </w:rPr>
              <w:t>Wharfedale</w:t>
            </w:r>
            <w:proofErr w:type="spellEnd"/>
            <w:r>
              <w:rPr>
                <w:sz w:val="20"/>
                <w:szCs w:val="20"/>
              </w:rPr>
              <w:t xml:space="preserve"> Pro TITAN  -8</w:t>
            </w:r>
          </w:p>
          <w:p w14:paraId="2CC4CCB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1754A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3841F7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68A5C1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110134040121-</w:t>
            </w:r>
          </w:p>
          <w:p w14:paraId="14EED69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110134040122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ABECC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A63F9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32 760,0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BE171E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2DB3E5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FF2D1B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164322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777BD1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2E6AA6A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lastRenderedPageBreak/>
              <w:t>2.23.1</w:t>
            </w:r>
            <w:r>
              <w:rPr>
                <w:sz w:val="20"/>
                <w:szCs w:val="20"/>
              </w:rPr>
              <w:t>83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400DD4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широкополосная акустическая система VOLTA M-12</w:t>
            </w:r>
          </w:p>
          <w:p w14:paraId="4C8961F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3A1DDD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552089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A95CE3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1013404012-</w:t>
            </w:r>
          </w:p>
          <w:p w14:paraId="1837850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110134040126 </w:t>
            </w:r>
          </w:p>
          <w:p w14:paraId="4D7F1046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A0305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26B241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137 920,0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545FD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6ECD07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60703A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62513D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3ADD76D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6380A10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84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AEB58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Цифровой управляющий портальный процессор VOLTA DSP 260 PRO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C12856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A13F4C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175EA8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110134040127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B346F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FB71AB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41 020,0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89EC2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 от 8 февраля 2022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C34604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05DE5F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D4C503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E273A8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574A200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85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C80352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Involight</w:t>
            </w:r>
            <w:proofErr w:type="spellEnd"/>
            <w:r>
              <w:rPr>
                <w:sz w:val="20"/>
                <w:szCs w:val="20"/>
              </w:rPr>
              <w:t xml:space="preserve"> PAINTBAR HEX6-светодиодная панель,6х 12ВтRGBWA+</w:t>
            </w:r>
            <w:proofErr w:type="gramStart"/>
            <w:r>
              <w:rPr>
                <w:sz w:val="20"/>
                <w:szCs w:val="20"/>
              </w:rPr>
              <w:t>UV,DMX</w:t>
            </w:r>
            <w:proofErr w:type="gramEnd"/>
            <w:r>
              <w:rPr>
                <w:sz w:val="20"/>
                <w:szCs w:val="20"/>
              </w:rPr>
              <w:t>512</w:t>
            </w:r>
          </w:p>
          <w:p w14:paraId="51BB47F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02C5A3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DABB03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665D6F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110134030118-</w:t>
            </w:r>
          </w:p>
          <w:p w14:paraId="18C4BB0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110134030121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46DAE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F48729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59 876,0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61A85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283A0A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EB7872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1C8C48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201AD8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353669A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86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801ACA" w14:textId="77777777" w:rsidR="00180BBE" w:rsidRDefault="00A673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Ноутбук</w:t>
            </w:r>
            <w:r>
              <w:rPr>
                <w:sz w:val="20"/>
                <w:szCs w:val="20"/>
                <w:lang w:val="en-US"/>
              </w:rPr>
              <w:t xml:space="preserve"> ASUS </w:t>
            </w:r>
            <w:proofErr w:type="spellStart"/>
            <w:r>
              <w:rPr>
                <w:sz w:val="20"/>
                <w:szCs w:val="20"/>
                <w:lang w:val="en-US"/>
              </w:rPr>
              <w:t>VivoBook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X1502ZA-BQ2345 15.6, </w:t>
            </w:r>
            <w:proofErr w:type="spellStart"/>
            <w:proofErr w:type="gramStart"/>
            <w:r>
              <w:rPr>
                <w:sz w:val="20"/>
                <w:szCs w:val="20"/>
                <w:lang w:val="en-US"/>
              </w:rPr>
              <w:t>IPS,Intel</w:t>
            </w:r>
            <w:proofErr w:type="spellEnd"/>
            <w:proofErr w:type="gramEnd"/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1D81A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4210DC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490792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110134030140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58552E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6C9E0B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92 090,18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9BF089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813 </w:t>
            </w:r>
            <w:proofErr w:type="gramStart"/>
            <w:r>
              <w:rPr>
                <w:sz w:val="20"/>
                <w:szCs w:val="20"/>
              </w:rPr>
              <w:t>от  27</w:t>
            </w:r>
            <w:proofErr w:type="gramEnd"/>
            <w:r>
              <w:rPr>
                <w:sz w:val="20"/>
                <w:szCs w:val="20"/>
              </w:rPr>
              <w:t xml:space="preserve">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0BABFC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75C5DF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8D54F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FED322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BF1CAE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87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495351" w14:textId="77777777" w:rsidR="00180BBE" w:rsidRDefault="00A673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Ноутбук</w:t>
            </w:r>
            <w:r>
              <w:rPr>
                <w:sz w:val="20"/>
                <w:szCs w:val="20"/>
                <w:lang w:val="en-US"/>
              </w:rPr>
              <w:t xml:space="preserve"> 15,6 ASUS </w:t>
            </w:r>
            <w:proofErr w:type="spellStart"/>
            <w:r>
              <w:rPr>
                <w:sz w:val="20"/>
                <w:szCs w:val="20"/>
                <w:lang w:val="en-US"/>
              </w:rPr>
              <w:t>VivoBook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15 15.6 ADM RUZEN 3 7320U</w:t>
            </w:r>
          </w:p>
          <w:p w14:paraId="2602E8C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401546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1E0D08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A151AB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110134030138-</w:t>
            </w:r>
          </w:p>
          <w:p w14:paraId="58A8C56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A8DE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27539C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98 720,0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3711B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813 </w:t>
            </w:r>
            <w:proofErr w:type="gramStart"/>
            <w:r>
              <w:rPr>
                <w:sz w:val="20"/>
                <w:szCs w:val="20"/>
              </w:rPr>
              <w:t>от  27</w:t>
            </w:r>
            <w:proofErr w:type="gramEnd"/>
            <w:r>
              <w:rPr>
                <w:sz w:val="20"/>
                <w:szCs w:val="20"/>
              </w:rPr>
              <w:t xml:space="preserve">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B0563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CE7DAD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5C41F3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335FDA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5475FCA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88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8D8A1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Сплит-система 9 ROVER RMNS09 BE</w:t>
            </w:r>
          </w:p>
          <w:p w14:paraId="4D6B6EB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(3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C37B80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02CFEE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9A51EA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110134050124-</w:t>
            </w:r>
          </w:p>
          <w:p w14:paraId="2D830B3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110134050126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531C2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A6C84D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108 960,0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032446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813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7680F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43DD5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328E71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100983D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54D87AE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89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AB333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Сплит-система 12 ROVER RGNS 12BE</w:t>
            </w:r>
          </w:p>
          <w:p w14:paraId="0FEEE5E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E8AEDD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92DA6C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F7CFAF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110134050122-</w:t>
            </w:r>
          </w:p>
          <w:p w14:paraId="5AF6926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110134050123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5C52B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сельского поселения Гулькевичского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0DD03C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91 040,0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E6BAF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813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39F6F1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676C67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5A9752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5F8A26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B061B0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90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D03D7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Крепление </w:t>
            </w:r>
            <w:r>
              <w:rPr>
                <w:sz w:val="20"/>
                <w:szCs w:val="20"/>
              </w:rPr>
              <w:t>настенное для боковых софитов</w:t>
            </w:r>
          </w:p>
          <w:p w14:paraId="544725D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E5271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243EB2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7FC765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110134040137-</w:t>
            </w:r>
          </w:p>
          <w:p w14:paraId="4882BA1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28CA4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9E6120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26 832,0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4DEAB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3217F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ECF36E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E7913C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E37048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480AED2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91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EEE73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ИМЛАЙТ Р40-2500 </w:t>
            </w:r>
            <w:r>
              <w:rPr>
                <w:sz w:val="20"/>
                <w:szCs w:val="20"/>
              </w:rPr>
              <w:t xml:space="preserve">Прямой модуль плоской </w:t>
            </w:r>
            <w:proofErr w:type="gramStart"/>
            <w:r>
              <w:rPr>
                <w:sz w:val="20"/>
                <w:szCs w:val="20"/>
              </w:rPr>
              <w:t>конфигурации  длиной</w:t>
            </w:r>
            <w:proofErr w:type="gramEnd"/>
            <w:r>
              <w:rPr>
                <w:sz w:val="20"/>
                <w:szCs w:val="20"/>
              </w:rPr>
              <w:t xml:space="preserve"> 2500мм</w:t>
            </w:r>
          </w:p>
          <w:p w14:paraId="66397DB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ED4B9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B02B91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7A77E1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110134030132-</w:t>
            </w:r>
          </w:p>
          <w:p w14:paraId="469888F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CAF0A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87FF63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57 008,0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16506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316B1B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8ACABD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34878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8F7E21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555CFA3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92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F4105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Коробка распределительная КР 5-15 SHUKO</w:t>
            </w:r>
          </w:p>
          <w:p w14:paraId="6AF8F2F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37BE5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F15BFA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EA0D1E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110134030129-</w:t>
            </w:r>
          </w:p>
          <w:p w14:paraId="6B8EC54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3307E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C27A3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53 800,0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D849C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2934C6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7E707F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528CAC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098145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0D9478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93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45915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Big </w:t>
            </w:r>
            <w:proofErr w:type="spellStart"/>
            <w:r>
              <w:rPr>
                <w:sz w:val="20"/>
                <w:szCs w:val="20"/>
              </w:rPr>
              <w:t>Dipper</w:t>
            </w:r>
            <w:proofErr w:type="spellEnd"/>
            <w:r>
              <w:rPr>
                <w:sz w:val="20"/>
                <w:szCs w:val="20"/>
              </w:rPr>
              <w:t xml:space="preserve"> LC002-HB светодиодный </w:t>
            </w:r>
            <w:proofErr w:type="gramStart"/>
            <w:r>
              <w:rPr>
                <w:sz w:val="20"/>
                <w:szCs w:val="20"/>
              </w:rPr>
              <w:t>прожектор ,белый</w:t>
            </w:r>
            <w:proofErr w:type="gramEnd"/>
            <w:r>
              <w:rPr>
                <w:sz w:val="20"/>
                <w:szCs w:val="20"/>
              </w:rPr>
              <w:t xml:space="preserve"> 200Вт</w:t>
            </w:r>
          </w:p>
          <w:p w14:paraId="7A99B10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0E74D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0943BB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FE1E73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110134030126-</w:t>
            </w:r>
          </w:p>
          <w:p w14:paraId="752A239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110134030129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CA4A9B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4103C3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47 720,0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DE3806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BC272A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DB5F63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8B4867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A4D1BD2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4918A4C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94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84920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Involight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Ventus</w:t>
            </w:r>
            <w:proofErr w:type="spellEnd"/>
            <w:r>
              <w:rPr>
                <w:sz w:val="20"/>
                <w:szCs w:val="20"/>
              </w:rPr>
              <w:t xml:space="preserve"> S40-LED вращающаяся </w:t>
            </w:r>
            <w:proofErr w:type="spellStart"/>
            <w:proofErr w:type="gramStart"/>
            <w:r>
              <w:rPr>
                <w:sz w:val="20"/>
                <w:szCs w:val="20"/>
              </w:rPr>
              <w:t>голова,белый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светодиод 40Вт</w:t>
            </w:r>
          </w:p>
          <w:p w14:paraId="4D5852A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14:paraId="51762934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B7154F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1796E4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C8D01B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110134030122-</w:t>
            </w:r>
          </w:p>
          <w:p w14:paraId="3D17919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110134030125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C396F0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2652E3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149 756,0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AAE98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115 от 27 </w:t>
            </w:r>
            <w:r>
              <w:rPr>
                <w:sz w:val="20"/>
                <w:szCs w:val="20"/>
              </w:rPr>
              <w:t>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DCE531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573C4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0B13B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50F10A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144706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95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B4DBE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Involight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EASYControlb</w:t>
            </w:r>
            <w:proofErr w:type="spellEnd"/>
            <w:r>
              <w:rPr>
                <w:sz w:val="20"/>
                <w:szCs w:val="20"/>
              </w:rPr>
              <w:t xml:space="preserve">-Контроллер DMX-512,12 </w:t>
            </w:r>
            <w:proofErr w:type="spellStart"/>
            <w:r>
              <w:rPr>
                <w:sz w:val="20"/>
                <w:szCs w:val="20"/>
              </w:rPr>
              <w:t>прииборов</w:t>
            </w:r>
            <w:proofErr w:type="spellEnd"/>
            <w:r>
              <w:rPr>
                <w:sz w:val="20"/>
                <w:szCs w:val="20"/>
              </w:rPr>
              <w:t xml:space="preserve">/16 </w:t>
            </w:r>
            <w:proofErr w:type="spellStart"/>
            <w:proofErr w:type="gramStart"/>
            <w:r>
              <w:rPr>
                <w:sz w:val="20"/>
                <w:szCs w:val="20"/>
              </w:rPr>
              <w:t>каналов,MIDI</w:t>
            </w:r>
            <w:proofErr w:type="spellEnd"/>
            <w:proofErr w:type="gramEnd"/>
            <w:r>
              <w:rPr>
                <w:sz w:val="20"/>
                <w:szCs w:val="20"/>
              </w:rPr>
              <w:t>-вход</w:t>
            </w:r>
          </w:p>
          <w:p w14:paraId="3998FC2E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213BA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FDFCA8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D0F459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110134030116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EE28E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4A3AE0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10 996,00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57743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115 </w:t>
            </w:r>
            <w:r>
              <w:rPr>
                <w:sz w:val="20"/>
                <w:szCs w:val="20"/>
              </w:rPr>
              <w:t>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4134F7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3DCFD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FE9528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8704484" w14:textId="77777777">
        <w:trPr>
          <w:trHeight w:val="1464"/>
        </w:trPr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56B01A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2.23.</w:t>
            </w:r>
            <w:r>
              <w:rPr>
                <w:sz w:val="20"/>
                <w:szCs w:val="20"/>
              </w:rPr>
              <w:t>196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9C72F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Штора на </w:t>
            </w:r>
            <w:proofErr w:type="gramStart"/>
            <w:r>
              <w:rPr>
                <w:sz w:val="20"/>
                <w:szCs w:val="20"/>
              </w:rPr>
              <w:t>дверь  160</w:t>
            </w:r>
            <w:proofErr w:type="gramEnd"/>
            <w:r>
              <w:rPr>
                <w:sz w:val="20"/>
                <w:szCs w:val="20"/>
              </w:rPr>
              <w:t>*310</w:t>
            </w:r>
          </w:p>
          <w:p w14:paraId="15374F5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14:paraId="452A5142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1CD71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26521E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06E55C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110136030005-</w:t>
            </w:r>
          </w:p>
          <w:p w14:paraId="037C2DA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DF0A0A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3512FD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66 200,00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A4416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46D525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0FD030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5696C6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BF48B5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45023B3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97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6EB1E4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Карниз кулисы падуги</w:t>
            </w:r>
          </w:p>
          <w:p w14:paraId="01A6207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066ED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281120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FE16B2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110136060003-</w:t>
            </w:r>
          </w:p>
          <w:p w14:paraId="5D38689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126B1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5A4043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54 000,00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041785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AB1447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D9D6EC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BB00D2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6DDE5D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C1379C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98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C98CB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Карниз арлекин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251C7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452E10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F1AB27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3E0BA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50C50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21 510,00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DB50CB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B570B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CB219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78A7CA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95A8D8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79C85A8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sz w:val="20"/>
                <w:szCs w:val="20"/>
              </w:rPr>
              <w:t>99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4059F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Одежда </w:t>
            </w:r>
            <w:proofErr w:type="spellStart"/>
            <w:proofErr w:type="gramStart"/>
            <w:r>
              <w:rPr>
                <w:sz w:val="20"/>
                <w:szCs w:val="20"/>
              </w:rPr>
              <w:t>сцены,Кулиса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(ткань </w:t>
            </w:r>
            <w:proofErr w:type="spellStart"/>
            <w:r>
              <w:rPr>
                <w:sz w:val="20"/>
                <w:szCs w:val="20"/>
              </w:rPr>
              <w:t>портьерная,блэкаут</w:t>
            </w:r>
            <w:proofErr w:type="spellEnd"/>
            <w:r>
              <w:rPr>
                <w:sz w:val="20"/>
                <w:szCs w:val="20"/>
              </w:rPr>
              <w:t>) 150*450</w:t>
            </w:r>
          </w:p>
          <w:p w14:paraId="687C0D0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94878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28E094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EC059B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110136030003-</w:t>
            </w:r>
          </w:p>
          <w:p w14:paraId="7A0C5EB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79A93E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028134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443EC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282AC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1FD3A9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ABE15E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12FA8AC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51F4CC8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200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EB36AEF" w14:textId="77777777" w:rsidR="00180BBE" w:rsidRDefault="00A673A6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Штора на </w:t>
            </w:r>
            <w:r>
              <w:rPr>
                <w:sz w:val="20"/>
                <w:szCs w:val="20"/>
              </w:rPr>
              <w:t>дверь160*290</w:t>
            </w:r>
          </w:p>
          <w:p w14:paraId="5BDAC7B0" w14:textId="77777777" w:rsidR="00180BBE" w:rsidRDefault="00A673A6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5F1761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953564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229E70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110136030007-</w:t>
            </w:r>
          </w:p>
          <w:p w14:paraId="5080825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110136030008</w:t>
            </w:r>
          </w:p>
          <w:p w14:paraId="6A6BB71D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15CC85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F7EDEF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69 900,0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4EE56E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890D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2CC2E6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E1BF26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E36F74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5C66A91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201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9137F40" w14:textId="77777777" w:rsidR="00180BBE" w:rsidRDefault="00A673A6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Штора на дверь 160*270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7461B5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68C750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08B69E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F6A5A7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E1CA29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35 100,0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F49EA9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1B8CFD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A0A14B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C89CD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6A036B2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2DB9E1D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202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AB509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Карниз задник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C3CBD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1F138C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21E0CD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5DF0D2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Николенского сельского поселения Гулькевичского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907D5A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41 500,00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47A7E8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A54CAE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1F99D5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01527B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6029CCA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B5F278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203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FDC8A5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Одежда сцены. Кулиса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572C3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7F0934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985772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110136030011-</w:t>
            </w:r>
          </w:p>
          <w:p w14:paraId="694CB3B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110136030012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97863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603D24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32 292,0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414F5C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25FFC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3D2546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6FBD40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6FAEAD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2D45AF5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204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65304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Одежда сцены. Падуга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528BA8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C13A63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A57685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110136000001-</w:t>
            </w:r>
          </w:p>
          <w:p w14:paraId="6D5BBB9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110136000002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37F75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51928C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36 504,0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F8240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8ADB2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505A93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539017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B49C687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730FBF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205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27E4B2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Одежда </w:t>
            </w:r>
            <w:proofErr w:type="gramStart"/>
            <w:r>
              <w:rPr>
                <w:sz w:val="20"/>
                <w:szCs w:val="20"/>
              </w:rPr>
              <w:t>сцены .Занавес</w:t>
            </w:r>
            <w:proofErr w:type="gramEnd"/>
            <w:r>
              <w:rPr>
                <w:sz w:val="20"/>
                <w:szCs w:val="20"/>
              </w:rPr>
              <w:t xml:space="preserve"> рабочий из 2-х частей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E5E921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82586C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0094FB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110136030013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44B0A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63A740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102 492,00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13E27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E3D64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E9F728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5F962A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445E45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685215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206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87DC8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Одежда </w:t>
            </w:r>
            <w:proofErr w:type="spellStart"/>
            <w:proofErr w:type="gramStart"/>
            <w:r>
              <w:rPr>
                <w:sz w:val="20"/>
                <w:szCs w:val="20"/>
              </w:rPr>
              <w:t>сцены.Арлекин</w:t>
            </w:r>
            <w:proofErr w:type="spellEnd"/>
            <w:proofErr w:type="gramEnd"/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0324A1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ED3D22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A23121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110136030014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E79ABE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CC5D6C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91 260,00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6CA33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BD327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745EAC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04BBAB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D40DBF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856388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207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4C0AE3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Одежда сцены. Задник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FF35DD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6A3FF1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A68466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110136030010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61928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33FB00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80 028,00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3A3EC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</w:t>
            </w:r>
            <w:r>
              <w:rPr>
                <w:sz w:val="20"/>
                <w:szCs w:val="20"/>
              </w:rPr>
              <w:t>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08704F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6D5C20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180978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9D2254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3C449EF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208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8BF06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видеонаблюдения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CF707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3F1AA6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293779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110138000007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5EB3B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2215C9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179 423,00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A7774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 от 20 января 2021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B98DFB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2CAB33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54B038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B4F7FC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7DEC340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209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7A166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Кресло офисное BRABIX Classic EX-685, ткань </w:t>
            </w:r>
            <w:proofErr w:type="spellStart"/>
            <w:proofErr w:type="gramStart"/>
            <w:r>
              <w:rPr>
                <w:sz w:val="20"/>
                <w:szCs w:val="20"/>
              </w:rPr>
              <w:t>С,черное</w:t>
            </w:r>
            <w:proofErr w:type="spellEnd"/>
            <w:proofErr w:type="gramEnd"/>
          </w:p>
          <w:p w14:paraId="3D05905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7B6F5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57465C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26FB0D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110136060212-</w:t>
            </w:r>
          </w:p>
          <w:p w14:paraId="197E5BE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110136060215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97822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сельского поселения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26913F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53 580,0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2463B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813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12321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E1817D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D5830A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E79425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3E62B4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210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B64EF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Кресло руководителя Бруно хром </w:t>
            </w:r>
            <w:proofErr w:type="spellStart"/>
            <w:r>
              <w:rPr>
                <w:sz w:val="20"/>
                <w:szCs w:val="20"/>
              </w:rPr>
              <w:t>кожзам</w:t>
            </w:r>
            <w:proofErr w:type="spellEnd"/>
            <w:r>
              <w:rPr>
                <w:sz w:val="20"/>
                <w:szCs w:val="20"/>
              </w:rPr>
              <w:t xml:space="preserve"> черный (ультра)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52B5C5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D40DA5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DFF488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110136060211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58DEF6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126417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24 361,00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8D0DD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813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57CCB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C554E6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FAD17D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0922A6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3CF2E14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211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977EF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STAGE4 FASHION PAR 12x10XWAU Светодиодный дизайнерский светильник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25C6C8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7B2237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E879F0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110136030016-</w:t>
            </w:r>
          </w:p>
          <w:p w14:paraId="13EFB28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110136030023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A0161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17B792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113 400,0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5C12B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48204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00BE79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3BF64F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08A2B0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271B23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212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40FB4D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угловой 1 тумбовый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0CBE1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D6E8C2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B52408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110136060242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8271E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057A1B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22 964,00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A482B6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B58E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91CD9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2C451F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4D72321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6FA2913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213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B064B4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Радиусная стойка ресепшн, размер </w:t>
            </w:r>
            <w:r>
              <w:rPr>
                <w:sz w:val="20"/>
                <w:szCs w:val="20"/>
              </w:rPr>
              <w:t>д1600*в900*г500, столешница ЛДСП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A2036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D073FD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B82A3C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110136060241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D10F7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84AEE5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AF33E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16830F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52C399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CAA545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BD99C6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30F8AE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214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A42A20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Трибуна </w:t>
            </w:r>
            <w:r>
              <w:rPr>
                <w:sz w:val="20"/>
                <w:szCs w:val="20"/>
              </w:rPr>
              <w:t>550х505х</w:t>
            </w:r>
            <w:proofErr w:type="gramStart"/>
            <w:r>
              <w:rPr>
                <w:sz w:val="20"/>
                <w:szCs w:val="20"/>
              </w:rPr>
              <w:t>1250,ЛДСП</w:t>
            </w:r>
            <w:proofErr w:type="gramEnd"/>
            <w:r>
              <w:rPr>
                <w:sz w:val="20"/>
                <w:szCs w:val="20"/>
              </w:rPr>
              <w:t xml:space="preserve"> 16 мм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DD166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EA2D8E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94F5C2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110136060236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48F546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9A5E69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10 130,0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18A0D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8DFAA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7A871F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4299F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3B8B9B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5651717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215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5196ED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Стеллаж</w:t>
            </w:r>
            <w:proofErr w:type="gramEnd"/>
            <w:r>
              <w:rPr>
                <w:sz w:val="20"/>
                <w:szCs w:val="20"/>
              </w:rPr>
              <w:t xml:space="preserve"> объединяющий </w:t>
            </w:r>
            <w:r>
              <w:rPr>
                <w:sz w:val="20"/>
                <w:szCs w:val="20"/>
              </w:rPr>
              <w:t>,1400*400*1700, ОДСП 16мм</w:t>
            </w:r>
          </w:p>
          <w:p w14:paraId="0D7A7A2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( 2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6EB3B6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85F76F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7C17C5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110136060234-</w:t>
            </w:r>
          </w:p>
          <w:p w14:paraId="2EAC420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16D813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10345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26 000,0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320C5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0F72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8A90BC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8363C6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D3CF0E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0B9DAC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216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50AE5C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Шкаф для одежды, 2 </w:t>
            </w:r>
            <w:r>
              <w:rPr>
                <w:sz w:val="20"/>
                <w:szCs w:val="20"/>
              </w:rPr>
              <w:t>двери, 800*400*2000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C0C85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C80AC3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E1DC2D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6C8406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B5C16F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12 600,0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222B73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контракт № 4684 от </w:t>
            </w:r>
            <w:r>
              <w:rPr>
                <w:sz w:val="20"/>
                <w:szCs w:val="20"/>
              </w:rPr>
              <w:lastRenderedPageBreak/>
              <w:t>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DA73C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F98236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A933AA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F28712D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45F2B38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217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DDDAD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Шкаф для </w:t>
            </w:r>
            <w:proofErr w:type="gramStart"/>
            <w:r>
              <w:rPr>
                <w:sz w:val="20"/>
                <w:szCs w:val="20"/>
              </w:rPr>
              <w:t>одежды ,</w:t>
            </w:r>
            <w:proofErr w:type="gramEnd"/>
            <w:r>
              <w:rPr>
                <w:sz w:val="20"/>
                <w:szCs w:val="20"/>
              </w:rPr>
              <w:t xml:space="preserve"> узкий, 1 дверь, </w:t>
            </w:r>
            <w:r>
              <w:rPr>
                <w:sz w:val="20"/>
                <w:szCs w:val="20"/>
              </w:rPr>
              <w:t>400*400*2000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E5506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213BD9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9AD423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6D2671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0C9A3C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10 120,00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3DC68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F5E44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9449E9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885C6C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646E08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D8AA8F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218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3E852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Шкаф высокий, </w:t>
            </w:r>
            <w:proofErr w:type="gramStart"/>
            <w:r>
              <w:rPr>
                <w:sz w:val="20"/>
                <w:szCs w:val="20"/>
              </w:rPr>
              <w:t>закрытый ,</w:t>
            </w:r>
            <w:proofErr w:type="gramEnd"/>
            <w:r>
              <w:rPr>
                <w:sz w:val="20"/>
                <w:szCs w:val="20"/>
              </w:rPr>
              <w:t xml:space="preserve"> со стеклом сатиновым, 4 двери</w:t>
            </w:r>
          </w:p>
          <w:p w14:paraId="1B7FADA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(3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5E708F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12FD1C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CAC930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110136060229-</w:t>
            </w:r>
          </w:p>
          <w:p w14:paraId="76679FA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0658B5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29F33D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84 495,0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2E640D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653AF4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37767B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6D3CC0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26835328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81FF5B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219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A5638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Шкаф высокий 3 открытые полки, 2 двери, </w:t>
            </w:r>
            <w:r>
              <w:rPr>
                <w:sz w:val="20"/>
                <w:szCs w:val="20"/>
              </w:rPr>
              <w:t>800*400*</w:t>
            </w:r>
            <w:proofErr w:type="gramStart"/>
            <w:r>
              <w:rPr>
                <w:sz w:val="20"/>
                <w:szCs w:val="20"/>
              </w:rPr>
              <w:t>2000,ЛДСП</w:t>
            </w:r>
            <w:proofErr w:type="gramEnd"/>
            <w:r>
              <w:rPr>
                <w:sz w:val="20"/>
                <w:szCs w:val="20"/>
              </w:rPr>
              <w:t xml:space="preserve"> 16мм</w:t>
            </w:r>
          </w:p>
          <w:p w14:paraId="4B753BDD" w14:textId="77777777" w:rsidR="00180BBE" w:rsidRDefault="00A673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(3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CF13BB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438D5E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42E3BD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110136060226-</w:t>
            </w:r>
          </w:p>
          <w:p w14:paraId="1EE7000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F89E2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2D80BF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31 341,0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5CED2F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A81440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C1A72C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DB2917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77A7119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719DF9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220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A3E80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Электрокарниз</w:t>
            </w:r>
            <w:proofErr w:type="spellEnd"/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CECCC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2199A7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№110138040001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484FC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02A53A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182 846,00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093C0A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5364E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D5279F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01CB05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1E91E1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5F5AA8F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221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4BA9C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Involight</w:t>
            </w:r>
            <w:proofErr w:type="spellEnd"/>
            <w:r>
              <w:rPr>
                <w:sz w:val="20"/>
                <w:szCs w:val="20"/>
              </w:rPr>
              <w:t xml:space="preserve"> DMXS2-сплиттер DMX сигнала,1 вход XLR, 2 выхода </w:t>
            </w:r>
            <w:proofErr w:type="spellStart"/>
            <w:proofErr w:type="gramStart"/>
            <w:r>
              <w:rPr>
                <w:sz w:val="20"/>
                <w:szCs w:val="20"/>
              </w:rPr>
              <w:t>XLR,гальваническая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раз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2C391C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5BCE36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2BE224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110134030117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3365E3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7C8CB4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7 691,00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B27AA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18F1F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806CC7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7DF05A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E2EC119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3733BE8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222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B7E38F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Установочный комплект для подвеса софитных ферм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5E36DD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1C141EF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7CCB5E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110134030136-</w:t>
            </w:r>
          </w:p>
          <w:p w14:paraId="475075C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110134030137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4C39DB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F87A0A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17 780,0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ABB2F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FCD61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7AD101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54EE18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73B80E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42B2B9B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sz w:val="20"/>
                <w:szCs w:val="20"/>
              </w:rPr>
              <w:t>223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1A582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письменный 1200*600*750, ЛДСП 16мм</w:t>
            </w:r>
          </w:p>
          <w:p w14:paraId="738FB79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(4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6DA4D3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инвентарный</w:t>
            </w:r>
          </w:p>
          <w:p w14:paraId="411B89BB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201D23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110136060216-</w:t>
            </w:r>
          </w:p>
          <w:p w14:paraId="20F7B04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110136060219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931E4A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МКУК ЦКД Николенского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A1E1DE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17 900,0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D5A1F6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Муниципальный </w:t>
            </w:r>
            <w:r>
              <w:rPr>
                <w:sz w:val="20"/>
                <w:szCs w:val="20"/>
              </w:rPr>
              <w:lastRenderedPageBreak/>
              <w:t>контракт № 4684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574AB0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7D142B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1F9624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A85A4F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0CBF7B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224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B04E1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Стол письменный 1200*800*750, ЛДСП 16мм, царга по </w:t>
            </w:r>
            <w:r>
              <w:rPr>
                <w:sz w:val="20"/>
                <w:szCs w:val="20"/>
              </w:rPr>
              <w:t>центру</w:t>
            </w:r>
          </w:p>
          <w:p w14:paraId="4BEB900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716AB7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666D6C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873A65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110136060220-</w:t>
            </w:r>
          </w:p>
          <w:p w14:paraId="217A19F9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43247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EDB069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11 950,0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448418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30637E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09B4F6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1418B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2BB0C5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415E9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225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3F4733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Тумба </w:t>
            </w:r>
            <w:proofErr w:type="spellStart"/>
            <w:r>
              <w:rPr>
                <w:sz w:val="20"/>
                <w:szCs w:val="20"/>
              </w:rPr>
              <w:t>выкатная</w:t>
            </w:r>
            <w:proofErr w:type="spellEnd"/>
            <w:r>
              <w:rPr>
                <w:sz w:val="20"/>
                <w:szCs w:val="20"/>
              </w:rPr>
              <w:t xml:space="preserve"> 404*450*570, ЛДСП 16мм</w:t>
            </w:r>
          </w:p>
          <w:p w14:paraId="27A8CAB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( 4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CDEE0E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171F87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71E955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110136060222-</w:t>
            </w:r>
          </w:p>
          <w:p w14:paraId="4E084306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110136060225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00276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6F5702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22 600,0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625A9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3A2D2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8E2B98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CF589F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BADFA07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D6561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226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0520C2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Стол с бортиком и отверстием для </w:t>
            </w:r>
            <w:proofErr w:type="gramStart"/>
            <w:r>
              <w:rPr>
                <w:sz w:val="20"/>
                <w:szCs w:val="20"/>
              </w:rPr>
              <w:t>шнуров ,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1000х600х850, ЛДСП 16мм</w:t>
            </w:r>
          </w:p>
          <w:p w14:paraId="05B2092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( 4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679CF5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A8F211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F8919D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110136060237-</w:t>
            </w:r>
          </w:p>
          <w:p w14:paraId="20B1FEC0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110136060240</w:t>
            </w:r>
          </w:p>
          <w:p w14:paraId="2C7FAAEB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CCB61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071629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19 900,0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7E0353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677B6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FF58C6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A1967B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1CACEDE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C5DD11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227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CD77A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Стол </w:t>
            </w:r>
            <w:proofErr w:type="gramStart"/>
            <w:r>
              <w:rPr>
                <w:sz w:val="20"/>
                <w:szCs w:val="20"/>
              </w:rPr>
              <w:t xml:space="preserve">офисный </w:t>
            </w:r>
            <w:r>
              <w:rPr>
                <w:sz w:val="20"/>
                <w:szCs w:val="20"/>
              </w:rPr>
              <w:t>.Материал</w:t>
            </w:r>
            <w:proofErr w:type="gramEnd"/>
            <w:r>
              <w:rPr>
                <w:sz w:val="20"/>
                <w:szCs w:val="20"/>
              </w:rPr>
              <w:t xml:space="preserve"> ЛДСП 16 мм, кромка ПВХ противоударная ,цвет </w:t>
            </w:r>
            <w:proofErr w:type="spellStart"/>
            <w:r>
              <w:rPr>
                <w:sz w:val="20"/>
                <w:szCs w:val="20"/>
              </w:rPr>
              <w:t>Венге</w:t>
            </w:r>
            <w:proofErr w:type="spellEnd"/>
          </w:p>
          <w:p w14:paraId="062BEEA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( 2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D2C4A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B7E2EE5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0B30124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110136060001-</w:t>
            </w:r>
          </w:p>
          <w:p w14:paraId="0B7A3252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9E934A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296B63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10 784,58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70504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85 от 31 октября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6C4073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955799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272B1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49565C5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2F2A4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228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EA4B8C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Стул на металлическом каркасе</w:t>
            </w:r>
          </w:p>
          <w:p w14:paraId="7974E51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(235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36219D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029B21C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7622B2E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110136060005-</w:t>
            </w:r>
          </w:p>
          <w:p w14:paraId="62033B6A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110136060240</w:t>
            </w:r>
          </w:p>
          <w:p w14:paraId="3D4C0A15" w14:textId="77777777" w:rsidR="00180BBE" w:rsidRDefault="00180BB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2B8A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660527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1 553 240,0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884C5E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0118300000624000293 от 27 декабря 2024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A949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169DCE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54D612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3BAF166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42256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229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FA17D1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Лазерный проектор </w:t>
            </w:r>
            <w:proofErr w:type="spellStart"/>
            <w:r>
              <w:rPr>
                <w:sz w:val="20"/>
                <w:szCs w:val="20"/>
              </w:rPr>
              <w:t>InFocus</w:t>
            </w:r>
            <w:proofErr w:type="spellEnd"/>
            <w:r>
              <w:rPr>
                <w:sz w:val="20"/>
                <w:szCs w:val="20"/>
              </w:rPr>
              <w:t xml:space="preserve"> IN 1028ST DLP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DF6FD5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925ADD7" w14:textId="77777777" w:rsidR="00180BBE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</w:p>
          <w:p w14:paraId="3149B141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110134030141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21DDC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546335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246 639,00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212BBFC3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9 от 19 февраля 2025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684FC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FF0000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FF0000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AC8E75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85F1BD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0B61910E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DC3CE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230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4190F9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SUNLITE BC 256 </w:t>
            </w:r>
            <w:r>
              <w:rPr>
                <w:sz w:val="20"/>
                <w:szCs w:val="20"/>
              </w:rPr>
              <w:t xml:space="preserve">каналов система </w:t>
            </w:r>
            <w:r>
              <w:rPr>
                <w:sz w:val="20"/>
                <w:szCs w:val="20"/>
              </w:rPr>
              <w:lastRenderedPageBreak/>
              <w:t>управления светом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B2269E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инвентарный</w:t>
            </w:r>
          </w:p>
          <w:p w14:paraId="3246A661" w14:textId="77777777" w:rsidR="00180BBE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№</w:t>
            </w:r>
          </w:p>
          <w:p w14:paraId="7078952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110134030142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CFF164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 xml:space="preserve">МКУК ЦКД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107115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45 990,00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47310521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Собственность. </w:t>
            </w:r>
            <w:r>
              <w:rPr>
                <w:sz w:val="20"/>
                <w:szCs w:val="20"/>
              </w:rPr>
              <w:lastRenderedPageBreak/>
              <w:t>Муниципальный контракт № 9 от 19 февраля 2025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9EAA9D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FF0000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8042AE4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2EE4F37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3FD05A2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9A6D08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231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9ACD0B" w14:textId="77777777" w:rsidR="00180BBE" w:rsidRDefault="00A673A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ИБП</w:t>
            </w:r>
            <w:r>
              <w:rPr>
                <w:sz w:val="20"/>
                <w:szCs w:val="20"/>
                <w:lang w:val="en-US"/>
              </w:rPr>
              <w:t xml:space="preserve"> POWERCOM Spider SPD - 1000N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FC1311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1853525" w14:textId="77777777" w:rsidR="00180BBE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</w:p>
          <w:p w14:paraId="50B8FE7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110134030143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40691B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B10F0B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10 070,00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3EEC6F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9 от 19 февраля 2025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A54A828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CC3F4FA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499EAC5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6FFDC9E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1108B5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232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2BF27C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системы видеонаблюдения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E54949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DD58859" w14:textId="77777777" w:rsidR="00180BBE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</w:p>
          <w:p w14:paraId="1A66EC85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98C664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A3BD7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498 500,00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3E7A5CEF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</w:t>
            </w:r>
          </w:p>
          <w:p w14:paraId="04D2CDF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0118300000625000131 от 20.05.2025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634EF5A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7CF0904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C99B692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1E625D63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EC1EF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233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1F532B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Стул офисный Изо В-14 ткань черная, каркас черный</w:t>
            </w:r>
          </w:p>
          <w:p w14:paraId="446C99C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(10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3DCA53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2BACB28" w14:textId="77777777" w:rsidR="00180BBE" w:rsidRDefault="00A673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110136060243-</w:t>
            </w:r>
          </w:p>
          <w:p w14:paraId="26B35C32" w14:textId="77777777" w:rsidR="00180BBE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110136060252</w:t>
            </w:r>
          </w:p>
          <w:p w14:paraId="155391F4" w14:textId="77777777" w:rsidR="00180BBE" w:rsidRDefault="00180B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212F56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C5CB63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30 226,00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3BC6973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447 от 01 августа 2025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CA33CE5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D63EDF7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DACEF39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0CD13702" w14:textId="77777777">
        <w:trPr>
          <w:trHeight w:val="1595"/>
        </w:trPr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882F96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234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3A795E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Стенд (УФ-печать на ПВХ-3мм, размер 1х0,6м, </w:t>
            </w:r>
            <w:proofErr w:type="spellStart"/>
            <w:r>
              <w:rPr>
                <w:sz w:val="20"/>
                <w:szCs w:val="20"/>
              </w:rPr>
              <w:t>ламинация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B7E1C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45DBC60" w14:textId="77777777" w:rsidR="00180BBE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</w:p>
          <w:p w14:paraId="5F2E8786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110136030024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11F9E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7AC945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3 000,00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1BD7FF5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</w:t>
            </w:r>
          </w:p>
          <w:p w14:paraId="22C3B8C1" w14:textId="77777777" w:rsidR="00180BBE" w:rsidRDefault="00A673A6">
            <w:pPr>
              <w:jc w:val="center"/>
              <w:rPr>
                <w:color w:val="EE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МК02803/2025-П от 20.03.2025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9939436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DA9BC20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3A2EFAB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5EFF5E92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83BC5A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235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1AECC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Автоматическая пожарная сигнализация и система </w:t>
            </w:r>
            <w:r>
              <w:rPr>
                <w:sz w:val="20"/>
                <w:szCs w:val="20"/>
              </w:rPr>
              <w:t>оповещения и управления при пожаре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B109F7D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7C37ED6" w14:textId="77777777" w:rsidR="00180BBE" w:rsidRDefault="00A673A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</w:p>
          <w:p w14:paraId="7BF9E52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110134060038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D9141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EE460D6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518 244,66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02B6064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</w:t>
            </w:r>
          </w:p>
          <w:p w14:paraId="4A63F19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0118300000625000215 от 28.07.2025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7374361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E20DC2C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DAB483E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39DD6EDF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101162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236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1BBCFE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адресной </w:t>
            </w:r>
            <w:r>
              <w:rPr>
                <w:sz w:val="20"/>
                <w:szCs w:val="20"/>
              </w:rPr>
              <w:t>охранной сигнализации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D8419C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64534D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D24974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110134060041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FCD6DD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сельского поселения Гулькевичского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lastRenderedPageBreak/>
              <w:t>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6FCB21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156 133,00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57491164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 от 23 октября 2025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92D1F0B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30CAA2F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7E9A7F6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495B9E8B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625FD7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237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795E39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Тревожная сигнализация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E07B07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1AA645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D20A00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110134060039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7A8E96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60F677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52 851,05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28021A67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2401М00048 от 10 октября 2025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3BB9BC9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F545AF6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23293C4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62450204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8ADC23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238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D0045F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Тревожная сигнализация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CFFBA42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7309D18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E89F9EA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110134060040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E455B4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МКУК ЦКД Николенского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5CB816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39 175,44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4B2FC7E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2401М00049 от 10 октября 2025 г.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3158679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BD48C59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4191B9C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77A60E00" w14:textId="77777777">
        <w:tc>
          <w:tcPr>
            <w:tcW w:w="38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E9C79F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239</w:t>
            </w:r>
          </w:p>
        </w:tc>
        <w:tc>
          <w:tcPr>
            <w:tcW w:w="102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3FF64E0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3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C378C5C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7CDBA0B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671B9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099BF9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639 018,74</w:t>
            </w:r>
          </w:p>
        </w:tc>
        <w:tc>
          <w:tcPr>
            <w:tcW w:w="6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14:paraId="755851AE" w14:textId="77777777" w:rsidR="00180BBE" w:rsidRDefault="00A67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50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427F23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A145688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94859B3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</w:tbl>
    <w:p w14:paraId="0900CB75" w14:textId="77777777" w:rsidR="00180BBE" w:rsidRDefault="00180BBE">
      <w:pPr>
        <w:widowControl w:val="0"/>
        <w:suppressAutoHyphens/>
        <w:autoSpaceDE w:val="0"/>
        <w:ind w:firstLine="720"/>
        <w:jc w:val="both"/>
        <w:rPr>
          <w:rFonts w:eastAsia="Arial"/>
          <w:bCs/>
          <w:sz w:val="28"/>
          <w:szCs w:val="28"/>
          <w:lang w:eastAsia="hi-IN" w:bidi="hi-IN"/>
        </w:rPr>
      </w:pPr>
    </w:p>
    <w:p w14:paraId="6B128EE8" w14:textId="77777777" w:rsidR="00180BBE" w:rsidRDefault="00A673A6">
      <w:pPr>
        <w:widowControl w:val="0"/>
        <w:suppressAutoHyphens/>
        <w:autoSpaceDE w:val="0"/>
        <w:jc w:val="center"/>
        <w:rPr>
          <w:b/>
          <w:sz w:val="28"/>
          <w:szCs w:val="28"/>
          <w:shd w:val="clear" w:color="auto" w:fill="FFFFFF"/>
        </w:rPr>
      </w:pPr>
      <w:bookmarkStart w:id="9" w:name="sub_300"/>
      <w:bookmarkEnd w:id="9"/>
      <w:r>
        <w:rPr>
          <w:rFonts w:eastAsia="Arial"/>
          <w:b/>
          <w:sz w:val="28"/>
          <w:szCs w:val="28"/>
          <w:lang w:eastAsia="hi-IN" w:bidi="hi-IN"/>
        </w:rPr>
        <w:t xml:space="preserve">Подраздел 2.4. Сведения </w:t>
      </w:r>
      <w:r>
        <w:rPr>
          <w:b/>
          <w:sz w:val="28"/>
          <w:szCs w:val="28"/>
          <w:shd w:val="clear" w:color="auto" w:fill="FFFFFF"/>
        </w:rPr>
        <w:t xml:space="preserve">о долях в праве общей долевой собственности </w:t>
      </w:r>
    </w:p>
    <w:p w14:paraId="42014534" w14:textId="77777777" w:rsidR="00180BBE" w:rsidRDefault="00A673A6">
      <w:pPr>
        <w:widowControl w:val="0"/>
        <w:suppressAutoHyphens/>
        <w:autoSpaceDE w:val="0"/>
        <w:jc w:val="center"/>
        <w:rPr>
          <w:bCs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на объекты недвижимого и (или) движимого имущества</w:t>
      </w:r>
    </w:p>
    <w:p w14:paraId="45C8BD86" w14:textId="77777777" w:rsidR="00180BBE" w:rsidRDefault="00180BBE">
      <w:pPr>
        <w:widowControl w:val="0"/>
        <w:suppressAutoHyphens/>
        <w:autoSpaceDE w:val="0"/>
        <w:jc w:val="center"/>
        <w:rPr>
          <w:bCs/>
          <w:sz w:val="28"/>
          <w:szCs w:val="28"/>
          <w:shd w:val="clear" w:color="auto" w:fill="FFFFFF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19"/>
        <w:gridCol w:w="1468"/>
        <w:gridCol w:w="1113"/>
        <w:gridCol w:w="1470"/>
        <w:gridCol w:w="1656"/>
        <w:gridCol w:w="1561"/>
        <w:gridCol w:w="1727"/>
        <w:gridCol w:w="1727"/>
        <w:gridCol w:w="1582"/>
        <w:gridCol w:w="1263"/>
      </w:tblGrid>
      <w:tr w:rsidR="00180BBE" w14:paraId="07A75161" w14:textId="77777777">
        <w:tc>
          <w:tcPr>
            <w:tcW w:w="41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11B8B2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49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8B6505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Размер доли в праве общей долевой собственности на объекты недвижимого и (или) движимого </w:t>
            </w:r>
            <w:r>
              <w:rPr>
                <w:sz w:val="20"/>
                <w:szCs w:val="20"/>
                <w:shd w:val="clear" w:color="auto" w:fill="FFFFFF"/>
              </w:rPr>
              <w:t>имущества</w:t>
            </w:r>
          </w:p>
        </w:tc>
        <w:tc>
          <w:tcPr>
            <w:tcW w:w="37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534755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Сведения о стоимости доли</w:t>
            </w:r>
          </w:p>
        </w:tc>
        <w:tc>
          <w:tcPr>
            <w:tcW w:w="49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88667B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Сведения об участниках общей долевой собственности</w:t>
            </w:r>
          </w:p>
        </w:tc>
        <w:tc>
          <w:tcPr>
            <w:tcW w:w="56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746B56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правообладателе</w:t>
            </w:r>
          </w:p>
        </w:tc>
        <w:tc>
          <w:tcPr>
            <w:tcW w:w="5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EA9C79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</w:p>
        </w:tc>
        <w:tc>
          <w:tcPr>
            <w:tcW w:w="58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25A0AB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Сведения об объектах недвижимого и (или) движимого имущества, находящихся в общей долевой собственности, в том числе наименование такого имущества и его кадастровый номер (п</w:t>
            </w:r>
            <w:r>
              <w:rPr>
                <w:sz w:val="20"/>
                <w:szCs w:val="20"/>
                <w:shd w:val="clear" w:color="auto" w:fill="FFFFFF"/>
              </w:rPr>
              <w:t>ри наличии)</w:t>
            </w:r>
          </w:p>
        </w:tc>
        <w:tc>
          <w:tcPr>
            <w:tcW w:w="58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35B320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установленных ограничениях (обременениях)</w:t>
            </w:r>
          </w:p>
        </w:tc>
        <w:tc>
          <w:tcPr>
            <w:tcW w:w="5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C9A2A6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42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015A7E2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:rsidR="00180BBE" w14:paraId="55575744" w14:textId="77777777">
        <w:tc>
          <w:tcPr>
            <w:tcW w:w="41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38E99F3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49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8E40C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37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D573BF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49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6A4B61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56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37E998B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5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793BB6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58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98A51D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58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A7267A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5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1FEE3C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9</w:t>
            </w:r>
          </w:p>
        </w:tc>
        <w:tc>
          <w:tcPr>
            <w:tcW w:w="42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6A763EE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10</w:t>
            </w:r>
          </w:p>
        </w:tc>
      </w:tr>
      <w:tr w:rsidR="00180BBE" w14:paraId="7D32E14F" w14:textId="77777777">
        <w:tc>
          <w:tcPr>
            <w:tcW w:w="412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2BBAC8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9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4D5EB2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6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DAA9DD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9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576322B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6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26F9F7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2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F4698F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8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267F12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8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189C78A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45CDA41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2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7D1DD9A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</w:tbl>
    <w:p w14:paraId="315C30A9" w14:textId="77777777" w:rsidR="00180BBE" w:rsidRDefault="00180BBE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hi-IN" w:bidi="hi-IN"/>
        </w:rPr>
      </w:pPr>
    </w:p>
    <w:p w14:paraId="5B7C7F88" w14:textId="77777777" w:rsidR="00180BBE" w:rsidRDefault="00A673A6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hi-IN" w:bidi="hi-IN"/>
        </w:rPr>
      </w:pPr>
      <w:r>
        <w:rPr>
          <w:rFonts w:eastAsia="Arial"/>
          <w:b/>
          <w:bCs/>
          <w:sz w:val="28"/>
          <w:szCs w:val="28"/>
          <w:lang w:eastAsia="hi-IN" w:bidi="hi-IN"/>
        </w:rPr>
        <w:t xml:space="preserve">Раздел 3. Сведения о лицах, </w:t>
      </w:r>
      <w:r>
        <w:rPr>
          <w:rFonts w:eastAsia="Arial"/>
          <w:b/>
          <w:bCs/>
          <w:sz w:val="28"/>
          <w:szCs w:val="28"/>
          <w:lang w:eastAsia="hi-IN" w:bidi="hi-IN"/>
        </w:rPr>
        <w:t>обладающих правами на имущество и сведениями о нем</w:t>
      </w:r>
    </w:p>
    <w:p w14:paraId="523562AA" w14:textId="77777777" w:rsidR="00180BBE" w:rsidRDefault="00180BBE">
      <w:pPr>
        <w:widowControl w:val="0"/>
        <w:suppressAutoHyphens/>
        <w:autoSpaceDE w:val="0"/>
        <w:ind w:firstLine="720"/>
        <w:jc w:val="both"/>
        <w:rPr>
          <w:rFonts w:eastAsia="Arial"/>
          <w:sz w:val="28"/>
          <w:szCs w:val="28"/>
          <w:lang w:eastAsia="hi-IN" w:bidi="hi-IN"/>
        </w:rPr>
      </w:pPr>
      <w:bookmarkStart w:id="10" w:name="sub_3102"/>
      <w:bookmarkStart w:id="11" w:name="sub_3101"/>
      <w:bookmarkEnd w:id="10"/>
      <w:bookmarkEnd w:id="11"/>
    </w:p>
    <w:tbl>
      <w:tblPr>
        <w:tblW w:w="1460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3119"/>
        <w:gridCol w:w="3969"/>
        <w:gridCol w:w="1701"/>
      </w:tblGrid>
      <w:tr w:rsidR="00180BBE" w14:paraId="1383340A" w14:textId="77777777">
        <w:trPr>
          <w:jc w:val="center"/>
        </w:trPr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51700ED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№ </w:t>
            </w:r>
          </w:p>
          <w:p w14:paraId="3E8B76E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п/п</w:t>
            </w:r>
          </w:p>
        </w:tc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5CC6C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Сведения о правообладателях</w:t>
            </w:r>
          </w:p>
        </w:tc>
        <w:tc>
          <w:tcPr>
            <w:tcW w:w="31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D433BE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Реестровый номер объектов учета, принадлежащих на соответствующем вещном праве</w:t>
            </w: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75DE4C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Реестровый номер объектов учета, вещные права на которые ограничены </w:t>
            </w:r>
            <w:r>
              <w:rPr>
                <w:sz w:val="20"/>
                <w:szCs w:val="20"/>
                <w:shd w:val="clear" w:color="auto" w:fill="FFFFFF"/>
              </w:rPr>
              <w:t>(обременены) в пользу правообладателя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181FB58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:rsidR="00180BBE" w14:paraId="68CF3DB0" w14:textId="77777777">
        <w:trPr>
          <w:jc w:val="center"/>
        </w:trPr>
        <w:tc>
          <w:tcPr>
            <w:tcW w:w="5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70281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5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8BFE17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31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43A430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A2AAD2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242695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</w:t>
            </w:r>
          </w:p>
        </w:tc>
      </w:tr>
      <w:tr w:rsidR="00180BBE" w14:paraId="2C2FA99F" w14:textId="77777777">
        <w:trPr>
          <w:jc w:val="center"/>
        </w:trPr>
        <w:tc>
          <w:tcPr>
            <w:tcW w:w="567" w:type="dxa"/>
            <w:vMerge w:val="restart"/>
            <w:tcBorders>
              <w:top w:val="single" w:sz="0" w:space="0" w:color="000000"/>
              <w:left w:val="single" w:sz="0" w:space="0" w:color="000000"/>
            </w:tcBorders>
            <w:vAlign w:val="center"/>
          </w:tcPr>
          <w:p w14:paraId="717E6D0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</w:t>
            </w:r>
          </w:p>
        </w:tc>
        <w:tc>
          <w:tcPr>
            <w:tcW w:w="5245" w:type="dxa"/>
            <w:vMerge w:val="restart"/>
            <w:tcBorders>
              <w:top w:val="single" w:sz="0" w:space="0" w:color="000000"/>
              <w:left w:val="single" w:sz="0" w:space="0" w:color="000000"/>
            </w:tcBorders>
            <w:vAlign w:val="center"/>
          </w:tcPr>
          <w:p w14:paraId="1A2A0C4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</w:tc>
        <w:tc>
          <w:tcPr>
            <w:tcW w:w="31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5A24B13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1.11.1.-1.1.12.</w:t>
            </w: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0" w:space="0" w:color="000000"/>
            </w:tcBorders>
            <w:vAlign w:val="center"/>
          </w:tcPr>
          <w:p w14:paraId="4CAF6D23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vAlign w:val="center"/>
          </w:tcPr>
          <w:p w14:paraId="00FAAF9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687EFB17" w14:textId="77777777">
        <w:trPr>
          <w:jc w:val="center"/>
        </w:trPr>
        <w:tc>
          <w:tcPr>
            <w:tcW w:w="567" w:type="dxa"/>
            <w:vMerge/>
            <w:tcBorders>
              <w:left w:val="single" w:sz="0" w:space="0" w:color="000000"/>
            </w:tcBorders>
            <w:vAlign w:val="center"/>
          </w:tcPr>
          <w:p w14:paraId="3B8B0A36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245" w:type="dxa"/>
            <w:vMerge/>
            <w:tcBorders>
              <w:left w:val="single" w:sz="0" w:space="0" w:color="000000"/>
            </w:tcBorders>
            <w:vAlign w:val="center"/>
          </w:tcPr>
          <w:p w14:paraId="6013899A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892C224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1.12.1-1.12.8; 1.12.10.-1.12.17.</w:t>
            </w:r>
          </w:p>
        </w:tc>
        <w:tc>
          <w:tcPr>
            <w:tcW w:w="3969" w:type="dxa"/>
            <w:vMerge/>
            <w:tcBorders>
              <w:left w:val="single" w:sz="0" w:space="0" w:color="000000"/>
            </w:tcBorders>
            <w:vAlign w:val="center"/>
          </w:tcPr>
          <w:p w14:paraId="612EE02E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vMerge/>
            <w:tcBorders>
              <w:left w:val="single" w:sz="0" w:space="0" w:color="000000"/>
              <w:right w:val="single" w:sz="0" w:space="0" w:color="000000"/>
            </w:tcBorders>
            <w:vAlign w:val="center"/>
          </w:tcPr>
          <w:p w14:paraId="5E5B1D46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32D7806B" w14:textId="77777777">
        <w:trPr>
          <w:jc w:val="center"/>
        </w:trPr>
        <w:tc>
          <w:tcPr>
            <w:tcW w:w="567" w:type="dxa"/>
            <w:vMerge w:val="restart"/>
            <w:tcBorders>
              <w:top w:val="single" w:sz="0" w:space="0" w:color="000000"/>
              <w:left w:val="single" w:sz="0" w:space="0" w:color="000000"/>
            </w:tcBorders>
            <w:vAlign w:val="center"/>
          </w:tcPr>
          <w:p w14:paraId="5EA0E22C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</w:t>
            </w:r>
          </w:p>
        </w:tc>
        <w:tc>
          <w:tcPr>
            <w:tcW w:w="5245" w:type="dxa"/>
            <w:vMerge w:val="restart"/>
            <w:tcBorders>
              <w:top w:val="single" w:sz="0" w:space="0" w:color="000000"/>
              <w:left w:val="single" w:sz="0" w:space="0" w:color="000000"/>
            </w:tcBorders>
            <w:vAlign w:val="center"/>
          </w:tcPr>
          <w:p w14:paraId="5D119B55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Администрация Николенского сельского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поселения Гулькевичского района</w:t>
            </w:r>
          </w:p>
        </w:tc>
        <w:tc>
          <w:tcPr>
            <w:tcW w:w="31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0780F48F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0" w:space="0" w:color="000000"/>
            </w:tcBorders>
            <w:vAlign w:val="center"/>
          </w:tcPr>
          <w:p w14:paraId="7932BBE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vAlign w:val="center"/>
          </w:tcPr>
          <w:p w14:paraId="2A5FA8B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3870A5CE" w14:textId="77777777">
        <w:trPr>
          <w:jc w:val="center"/>
        </w:trPr>
        <w:tc>
          <w:tcPr>
            <w:tcW w:w="567" w:type="dxa"/>
            <w:vMerge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106654DA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245" w:type="dxa"/>
            <w:vMerge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40D1E9B7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4FFFE600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84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.-</w:t>
            </w:r>
            <w:r>
              <w:t xml:space="preserve">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157</w:t>
            </w:r>
          </w:p>
        </w:tc>
        <w:tc>
          <w:tcPr>
            <w:tcW w:w="3969" w:type="dxa"/>
            <w:vMerge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272763A5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D267C05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37DB51D4" w14:textId="77777777">
        <w:trPr>
          <w:jc w:val="center"/>
        </w:trPr>
        <w:tc>
          <w:tcPr>
            <w:tcW w:w="567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633430C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3.</w:t>
            </w:r>
          </w:p>
        </w:tc>
        <w:tc>
          <w:tcPr>
            <w:tcW w:w="5245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643F7078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1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70CA9E4E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2.23.1-2.23.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83</w:t>
            </w:r>
          </w:p>
        </w:tc>
        <w:tc>
          <w:tcPr>
            <w:tcW w:w="3969" w:type="dxa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28281A10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257C97E1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:rsidR="00180BBE" w14:paraId="1BDD35F7" w14:textId="77777777">
        <w:trPr>
          <w:jc w:val="center"/>
        </w:trPr>
        <w:tc>
          <w:tcPr>
            <w:tcW w:w="567" w:type="dxa"/>
            <w:vMerge w:val="restart"/>
            <w:tcBorders>
              <w:top w:val="single" w:sz="0" w:space="0" w:color="000000"/>
              <w:left w:val="single" w:sz="0" w:space="0" w:color="000000"/>
            </w:tcBorders>
            <w:vAlign w:val="center"/>
          </w:tcPr>
          <w:p w14:paraId="5495AF72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4.</w:t>
            </w:r>
          </w:p>
        </w:tc>
        <w:tc>
          <w:tcPr>
            <w:tcW w:w="5245" w:type="dxa"/>
            <w:vMerge w:val="restart"/>
            <w:tcBorders>
              <w:top w:val="single" w:sz="0" w:space="0" w:color="000000"/>
              <w:left w:val="single" w:sz="0" w:space="0" w:color="000000"/>
            </w:tcBorders>
            <w:vAlign w:val="center"/>
          </w:tcPr>
          <w:p w14:paraId="0D787991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1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61DC584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1.12.9.</w:t>
            </w: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0" w:space="0" w:color="000000"/>
            </w:tcBorders>
            <w:vAlign w:val="center"/>
          </w:tcPr>
          <w:p w14:paraId="5D33D397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vAlign w:val="center"/>
          </w:tcPr>
          <w:p w14:paraId="2849375A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:rsidR="00180BBE" w14:paraId="510815C9" w14:textId="77777777">
        <w:trPr>
          <w:jc w:val="center"/>
        </w:trPr>
        <w:tc>
          <w:tcPr>
            <w:tcW w:w="567" w:type="dxa"/>
            <w:vMerge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106BF609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245" w:type="dxa"/>
            <w:vMerge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18CA7EAE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vAlign w:val="center"/>
          </w:tcPr>
          <w:p w14:paraId="2B6A90A9" w14:textId="77777777" w:rsidR="00180BBE" w:rsidRDefault="00A673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158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.-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239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3969" w:type="dxa"/>
            <w:vMerge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323C66C2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vAlign w:val="center"/>
          </w:tcPr>
          <w:p w14:paraId="523EDF44" w14:textId="77777777" w:rsidR="00180BBE" w:rsidRDefault="00180B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</w:tbl>
    <w:p w14:paraId="3E3890F1" w14:textId="77777777" w:rsidR="00180BBE" w:rsidRDefault="00180BBE" w:rsidP="003043FF">
      <w:pPr>
        <w:rPr>
          <w:sz w:val="28"/>
          <w:szCs w:val="28"/>
        </w:rPr>
      </w:pPr>
    </w:p>
    <w:p w14:paraId="1B1D4DFC" w14:textId="25AA799A" w:rsidR="00180BBE" w:rsidRDefault="00180BBE">
      <w:pPr>
        <w:jc w:val="both"/>
        <w:rPr>
          <w:sz w:val="28"/>
          <w:szCs w:val="28"/>
        </w:rPr>
      </w:pPr>
    </w:p>
    <w:p w14:paraId="4E458D9E" w14:textId="1A034887" w:rsidR="00180BBE" w:rsidRDefault="00A673A6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14:paraId="5D56D4C4" w14:textId="0B02310C" w:rsidR="00180BBE" w:rsidRDefault="00A673A6">
      <w:pPr>
        <w:jc w:val="both"/>
        <w:rPr>
          <w:sz w:val="28"/>
          <w:szCs w:val="28"/>
        </w:rPr>
      </w:pPr>
      <w:r>
        <w:rPr>
          <w:sz w:val="28"/>
          <w:szCs w:val="28"/>
        </w:rPr>
        <w:t>Николенского сельского поселения</w:t>
      </w:r>
    </w:p>
    <w:p w14:paraId="1B474415" w14:textId="63D1724E" w:rsidR="00180BBE" w:rsidRDefault="00A673A6" w:rsidP="009B4977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                                                                                   </w:t>
      </w:r>
      <w:r w:rsidR="009B497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И.Н. Бойко</w:t>
      </w:r>
    </w:p>
    <w:sectPr w:rsidR="00180BBE" w:rsidSect="006B6D51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0CD74" w14:textId="77777777" w:rsidR="00A673A6" w:rsidRDefault="00A673A6">
      <w:r>
        <w:separator/>
      </w:r>
    </w:p>
  </w:endnote>
  <w:endnote w:type="continuationSeparator" w:id="0">
    <w:p w14:paraId="75AD6B2A" w14:textId="77777777" w:rsidR="00A673A6" w:rsidRDefault="00A67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0CEF8" w14:textId="77777777" w:rsidR="00A673A6" w:rsidRDefault="00A673A6">
      <w:r>
        <w:separator/>
      </w:r>
    </w:p>
  </w:footnote>
  <w:footnote w:type="continuationSeparator" w:id="0">
    <w:p w14:paraId="1585B9B7" w14:textId="77777777" w:rsidR="00A673A6" w:rsidRDefault="00A67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6B40" w14:textId="77777777" w:rsidR="00180BBE" w:rsidRDefault="00A673A6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9C08451" w14:textId="77777777" w:rsidR="00180BBE" w:rsidRDefault="00180BB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3B7BA" w14:textId="77777777" w:rsidR="00180BBE" w:rsidRDefault="00A673A6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2</w:t>
    </w:r>
    <w:r>
      <w:rPr>
        <w:rStyle w:val="a4"/>
      </w:rPr>
      <w:fldChar w:fldCharType="end"/>
    </w:r>
  </w:p>
  <w:p w14:paraId="473C2161" w14:textId="77777777" w:rsidR="00180BBE" w:rsidRDefault="00180BB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111"/>
    <w:rsid w:val="00001E7D"/>
    <w:rsid w:val="000054E0"/>
    <w:rsid w:val="00007325"/>
    <w:rsid w:val="0000769F"/>
    <w:rsid w:val="0000781E"/>
    <w:rsid w:val="000153FC"/>
    <w:rsid w:val="00023E42"/>
    <w:rsid w:val="000316F8"/>
    <w:rsid w:val="000354BF"/>
    <w:rsid w:val="00037364"/>
    <w:rsid w:val="00040225"/>
    <w:rsid w:val="00043616"/>
    <w:rsid w:val="000468E8"/>
    <w:rsid w:val="00050157"/>
    <w:rsid w:val="0005075F"/>
    <w:rsid w:val="000510C4"/>
    <w:rsid w:val="000542FB"/>
    <w:rsid w:val="00054990"/>
    <w:rsid w:val="00060D0F"/>
    <w:rsid w:val="00063C35"/>
    <w:rsid w:val="000646F3"/>
    <w:rsid w:val="000704CB"/>
    <w:rsid w:val="00075CE6"/>
    <w:rsid w:val="00076B33"/>
    <w:rsid w:val="0008752A"/>
    <w:rsid w:val="000875BF"/>
    <w:rsid w:val="00090164"/>
    <w:rsid w:val="0009185B"/>
    <w:rsid w:val="00094B82"/>
    <w:rsid w:val="00094E79"/>
    <w:rsid w:val="00095103"/>
    <w:rsid w:val="00097C2A"/>
    <w:rsid w:val="000A4BAD"/>
    <w:rsid w:val="000B087A"/>
    <w:rsid w:val="000B3E60"/>
    <w:rsid w:val="000B575C"/>
    <w:rsid w:val="000B798D"/>
    <w:rsid w:val="000C0136"/>
    <w:rsid w:val="000C3100"/>
    <w:rsid w:val="000C324F"/>
    <w:rsid w:val="000C3826"/>
    <w:rsid w:val="000D154B"/>
    <w:rsid w:val="000D1899"/>
    <w:rsid w:val="000D3ED3"/>
    <w:rsid w:val="000D5B3A"/>
    <w:rsid w:val="000D6344"/>
    <w:rsid w:val="000E2328"/>
    <w:rsid w:val="000E2FA7"/>
    <w:rsid w:val="000E5FC9"/>
    <w:rsid w:val="000F4593"/>
    <w:rsid w:val="000F7ADC"/>
    <w:rsid w:val="0010185B"/>
    <w:rsid w:val="0010273C"/>
    <w:rsid w:val="00103B88"/>
    <w:rsid w:val="00104471"/>
    <w:rsid w:val="00110F94"/>
    <w:rsid w:val="00114F6E"/>
    <w:rsid w:val="00116939"/>
    <w:rsid w:val="001170D3"/>
    <w:rsid w:val="00117FFB"/>
    <w:rsid w:val="00121274"/>
    <w:rsid w:val="00122795"/>
    <w:rsid w:val="0013269F"/>
    <w:rsid w:val="0013749C"/>
    <w:rsid w:val="00137932"/>
    <w:rsid w:val="00146CA7"/>
    <w:rsid w:val="00154735"/>
    <w:rsid w:val="00155E4D"/>
    <w:rsid w:val="001655BA"/>
    <w:rsid w:val="00166A91"/>
    <w:rsid w:val="0017246D"/>
    <w:rsid w:val="00180BBE"/>
    <w:rsid w:val="0018251E"/>
    <w:rsid w:val="00182535"/>
    <w:rsid w:val="00184BB7"/>
    <w:rsid w:val="00186E22"/>
    <w:rsid w:val="00194CF5"/>
    <w:rsid w:val="00195CC3"/>
    <w:rsid w:val="001A09B5"/>
    <w:rsid w:val="001A268B"/>
    <w:rsid w:val="001A3243"/>
    <w:rsid w:val="001A4B29"/>
    <w:rsid w:val="001A6756"/>
    <w:rsid w:val="001B02AC"/>
    <w:rsid w:val="001B5860"/>
    <w:rsid w:val="001B5C8B"/>
    <w:rsid w:val="001B7BF4"/>
    <w:rsid w:val="001B7FE0"/>
    <w:rsid w:val="001C2663"/>
    <w:rsid w:val="001C3BD7"/>
    <w:rsid w:val="001C7C71"/>
    <w:rsid w:val="001D14E2"/>
    <w:rsid w:val="001D5EE2"/>
    <w:rsid w:val="001E31B3"/>
    <w:rsid w:val="001E3728"/>
    <w:rsid w:val="001E4A90"/>
    <w:rsid w:val="001E7C2E"/>
    <w:rsid w:val="001F2C87"/>
    <w:rsid w:val="001F515A"/>
    <w:rsid w:val="0020090B"/>
    <w:rsid w:val="002034C5"/>
    <w:rsid w:val="00206B76"/>
    <w:rsid w:val="00206CED"/>
    <w:rsid w:val="00212F3D"/>
    <w:rsid w:val="002169DC"/>
    <w:rsid w:val="002179B3"/>
    <w:rsid w:val="00222BE8"/>
    <w:rsid w:val="002237F1"/>
    <w:rsid w:val="00223F0D"/>
    <w:rsid w:val="002248F3"/>
    <w:rsid w:val="0023569C"/>
    <w:rsid w:val="00241B6A"/>
    <w:rsid w:val="002445FE"/>
    <w:rsid w:val="0024574B"/>
    <w:rsid w:val="00245A51"/>
    <w:rsid w:val="002500C5"/>
    <w:rsid w:val="00250E09"/>
    <w:rsid w:val="00254968"/>
    <w:rsid w:val="0025639C"/>
    <w:rsid w:val="00261802"/>
    <w:rsid w:val="00261CCB"/>
    <w:rsid w:val="00262D68"/>
    <w:rsid w:val="00263A08"/>
    <w:rsid w:val="00265D3F"/>
    <w:rsid w:val="00267323"/>
    <w:rsid w:val="002712B9"/>
    <w:rsid w:val="00272EC5"/>
    <w:rsid w:val="0027651C"/>
    <w:rsid w:val="00276E84"/>
    <w:rsid w:val="00280A3A"/>
    <w:rsid w:val="00280F24"/>
    <w:rsid w:val="002852AF"/>
    <w:rsid w:val="002910E6"/>
    <w:rsid w:val="00292280"/>
    <w:rsid w:val="00293216"/>
    <w:rsid w:val="00293D61"/>
    <w:rsid w:val="00295931"/>
    <w:rsid w:val="002A326B"/>
    <w:rsid w:val="002A7BD5"/>
    <w:rsid w:val="002B2803"/>
    <w:rsid w:val="002B2E34"/>
    <w:rsid w:val="002B3ED2"/>
    <w:rsid w:val="002B5DBA"/>
    <w:rsid w:val="002B66E9"/>
    <w:rsid w:val="002C0D51"/>
    <w:rsid w:val="002C4063"/>
    <w:rsid w:val="002C44C7"/>
    <w:rsid w:val="002D012C"/>
    <w:rsid w:val="002D0948"/>
    <w:rsid w:val="002D418A"/>
    <w:rsid w:val="002D5D97"/>
    <w:rsid w:val="002D5E7A"/>
    <w:rsid w:val="002D7887"/>
    <w:rsid w:val="002E0048"/>
    <w:rsid w:val="002E07BC"/>
    <w:rsid w:val="002E090B"/>
    <w:rsid w:val="002E18A8"/>
    <w:rsid w:val="002E1A53"/>
    <w:rsid w:val="002E3D1D"/>
    <w:rsid w:val="002E474E"/>
    <w:rsid w:val="002E64EA"/>
    <w:rsid w:val="002E6F02"/>
    <w:rsid w:val="002F6C1F"/>
    <w:rsid w:val="003018BF"/>
    <w:rsid w:val="00301991"/>
    <w:rsid w:val="003043FF"/>
    <w:rsid w:val="00307FBD"/>
    <w:rsid w:val="003108D7"/>
    <w:rsid w:val="0031154D"/>
    <w:rsid w:val="00313F7C"/>
    <w:rsid w:val="003208CC"/>
    <w:rsid w:val="0033400B"/>
    <w:rsid w:val="00335260"/>
    <w:rsid w:val="003406A2"/>
    <w:rsid w:val="003414EC"/>
    <w:rsid w:val="00341ED5"/>
    <w:rsid w:val="003505E5"/>
    <w:rsid w:val="003573F6"/>
    <w:rsid w:val="00360D0A"/>
    <w:rsid w:val="00365301"/>
    <w:rsid w:val="00371AE3"/>
    <w:rsid w:val="00371C3C"/>
    <w:rsid w:val="0037307B"/>
    <w:rsid w:val="0037538D"/>
    <w:rsid w:val="003753C2"/>
    <w:rsid w:val="00377259"/>
    <w:rsid w:val="00381ABA"/>
    <w:rsid w:val="00382383"/>
    <w:rsid w:val="00383359"/>
    <w:rsid w:val="00383690"/>
    <w:rsid w:val="003851D4"/>
    <w:rsid w:val="003860FE"/>
    <w:rsid w:val="00386766"/>
    <w:rsid w:val="003870DA"/>
    <w:rsid w:val="00393212"/>
    <w:rsid w:val="00394313"/>
    <w:rsid w:val="00395041"/>
    <w:rsid w:val="00395169"/>
    <w:rsid w:val="0039645B"/>
    <w:rsid w:val="00396FE3"/>
    <w:rsid w:val="003A0D36"/>
    <w:rsid w:val="003A2A8B"/>
    <w:rsid w:val="003A6734"/>
    <w:rsid w:val="003B1A96"/>
    <w:rsid w:val="003B4373"/>
    <w:rsid w:val="003B4704"/>
    <w:rsid w:val="003C30B8"/>
    <w:rsid w:val="003C36DF"/>
    <w:rsid w:val="003C498A"/>
    <w:rsid w:val="003C78AC"/>
    <w:rsid w:val="003D12FD"/>
    <w:rsid w:val="003D49D8"/>
    <w:rsid w:val="003D4BD6"/>
    <w:rsid w:val="003D5BE3"/>
    <w:rsid w:val="003E13B7"/>
    <w:rsid w:val="003E1B68"/>
    <w:rsid w:val="003E42B4"/>
    <w:rsid w:val="003E4AF4"/>
    <w:rsid w:val="003E6878"/>
    <w:rsid w:val="003F2AAE"/>
    <w:rsid w:val="003F323A"/>
    <w:rsid w:val="003F7BED"/>
    <w:rsid w:val="00402034"/>
    <w:rsid w:val="004020F4"/>
    <w:rsid w:val="00402422"/>
    <w:rsid w:val="0040263E"/>
    <w:rsid w:val="00407A8D"/>
    <w:rsid w:val="00414BD8"/>
    <w:rsid w:val="004201A4"/>
    <w:rsid w:val="00421802"/>
    <w:rsid w:val="004225D1"/>
    <w:rsid w:val="00431C56"/>
    <w:rsid w:val="00434DA5"/>
    <w:rsid w:val="00440169"/>
    <w:rsid w:val="004432D7"/>
    <w:rsid w:val="004477EE"/>
    <w:rsid w:val="00451DC8"/>
    <w:rsid w:val="004528EC"/>
    <w:rsid w:val="004559DB"/>
    <w:rsid w:val="0046040E"/>
    <w:rsid w:val="0046710A"/>
    <w:rsid w:val="00467848"/>
    <w:rsid w:val="00471894"/>
    <w:rsid w:val="00473FE5"/>
    <w:rsid w:val="004759B0"/>
    <w:rsid w:val="004768A1"/>
    <w:rsid w:val="0048017C"/>
    <w:rsid w:val="00482F0D"/>
    <w:rsid w:val="00484211"/>
    <w:rsid w:val="00484C05"/>
    <w:rsid w:val="004858AD"/>
    <w:rsid w:val="00485A4A"/>
    <w:rsid w:val="004865D4"/>
    <w:rsid w:val="00487C89"/>
    <w:rsid w:val="0049164D"/>
    <w:rsid w:val="0049202B"/>
    <w:rsid w:val="004941B1"/>
    <w:rsid w:val="004A02DA"/>
    <w:rsid w:val="004A398B"/>
    <w:rsid w:val="004A458E"/>
    <w:rsid w:val="004A5B60"/>
    <w:rsid w:val="004A6964"/>
    <w:rsid w:val="004B7A35"/>
    <w:rsid w:val="004B7D2E"/>
    <w:rsid w:val="004C0019"/>
    <w:rsid w:val="004C550E"/>
    <w:rsid w:val="004D299E"/>
    <w:rsid w:val="004D3FA5"/>
    <w:rsid w:val="004D420F"/>
    <w:rsid w:val="004D6FB3"/>
    <w:rsid w:val="004D7214"/>
    <w:rsid w:val="004D7719"/>
    <w:rsid w:val="004E037F"/>
    <w:rsid w:val="004E3B20"/>
    <w:rsid w:val="004E4047"/>
    <w:rsid w:val="004E512A"/>
    <w:rsid w:val="004E6111"/>
    <w:rsid w:val="004F3FA3"/>
    <w:rsid w:val="004F43D7"/>
    <w:rsid w:val="00501F6D"/>
    <w:rsid w:val="0050270B"/>
    <w:rsid w:val="00511125"/>
    <w:rsid w:val="00513C84"/>
    <w:rsid w:val="00514333"/>
    <w:rsid w:val="00515473"/>
    <w:rsid w:val="00516787"/>
    <w:rsid w:val="005203EC"/>
    <w:rsid w:val="00521996"/>
    <w:rsid w:val="005246A5"/>
    <w:rsid w:val="00525647"/>
    <w:rsid w:val="00525B56"/>
    <w:rsid w:val="005267CA"/>
    <w:rsid w:val="00531D50"/>
    <w:rsid w:val="005320AB"/>
    <w:rsid w:val="00532C71"/>
    <w:rsid w:val="00536BA0"/>
    <w:rsid w:val="005377EB"/>
    <w:rsid w:val="00541683"/>
    <w:rsid w:val="00542813"/>
    <w:rsid w:val="00553B35"/>
    <w:rsid w:val="00555267"/>
    <w:rsid w:val="005609DE"/>
    <w:rsid w:val="00562D9A"/>
    <w:rsid w:val="00572659"/>
    <w:rsid w:val="005744AF"/>
    <w:rsid w:val="0057600D"/>
    <w:rsid w:val="00583438"/>
    <w:rsid w:val="00584105"/>
    <w:rsid w:val="00584210"/>
    <w:rsid w:val="005843F3"/>
    <w:rsid w:val="005875BD"/>
    <w:rsid w:val="00591121"/>
    <w:rsid w:val="005937D6"/>
    <w:rsid w:val="0059572E"/>
    <w:rsid w:val="005A1047"/>
    <w:rsid w:val="005A335E"/>
    <w:rsid w:val="005A4628"/>
    <w:rsid w:val="005A53E7"/>
    <w:rsid w:val="005A6B8F"/>
    <w:rsid w:val="005A702E"/>
    <w:rsid w:val="005C1B53"/>
    <w:rsid w:val="005C2EC0"/>
    <w:rsid w:val="005C3B7A"/>
    <w:rsid w:val="005C469F"/>
    <w:rsid w:val="005D27AA"/>
    <w:rsid w:val="005D3682"/>
    <w:rsid w:val="005D5FA9"/>
    <w:rsid w:val="005D79B8"/>
    <w:rsid w:val="005E3574"/>
    <w:rsid w:val="005E35D6"/>
    <w:rsid w:val="005E7019"/>
    <w:rsid w:val="005F54B2"/>
    <w:rsid w:val="005F59B4"/>
    <w:rsid w:val="005F7156"/>
    <w:rsid w:val="0060371A"/>
    <w:rsid w:val="00610B44"/>
    <w:rsid w:val="006125C3"/>
    <w:rsid w:val="0061404E"/>
    <w:rsid w:val="00616CD0"/>
    <w:rsid w:val="006172B0"/>
    <w:rsid w:val="00617440"/>
    <w:rsid w:val="00622E56"/>
    <w:rsid w:val="0062325F"/>
    <w:rsid w:val="00623AA7"/>
    <w:rsid w:val="00626852"/>
    <w:rsid w:val="00627D60"/>
    <w:rsid w:val="00630D93"/>
    <w:rsid w:val="00633DCF"/>
    <w:rsid w:val="00636193"/>
    <w:rsid w:val="006402E4"/>
    <w:rsid w:val="006526F1"/>
    <w:rsid w:val="00653127"/>
    <w:rsid w:val="006538CB"/>
    <w:rsid w:val="00653AF5"/>
    <w:rsid w:val="00653F64"/>
    <w:rsid w:val="00653F6E"/>
    <w:rsid w:val="00660D3C"/>
    <w:rsid w:val="006633EE"/>
    <w:rsid w:val="00667778"/>
    <w:rsid w:val="0066799D"/>
    <w:rsid w:val="00671C0D"/>
    <w:rsid w:val="00672D02"/>
    <w:rsid w:val="00683131"/>
    <w:rsid w:val="00683682"/>
    <w:rsid w:val="00686336"/>
    <w:rsid w:val="006945D9"/>
    <w:rsid w:val="006A3155"/>
    <w:rsid w:val="006A4DF4"/>
    <w:rsid w:val="006A64E5"/>
    <w:rsid w:val="006B1A88"/>
    <w:rsid w:val="006B2256"/>
    <w:rsid w:val="006B4E4D"/>
    <w:rsid w:val="006B65EF"/>
    <w:rsid w:val="006B6D51"/>
    <w:rsid w:val="006C10A8"/>
    <w:rsid w:val="006C7694"/>
    <w:rsid w:val="006E08DF"/>
    <w:rsid w:val="006E0A49"/>
    <w:rsid w:val="006E2402"/>
    <w:rsid w:val="006F403E"/>
    <w:rsid w:val="006F403F"/>
    <w:rsid w:val="006F56D6"/>
    <w:rsid w:val="006F7FC5"/>
    <w:rsid w:val="007017CE"/>
    <w:rsid w:val="00701F45"/>
    <w:rsid w:val="00705C97"/>
    <w:rsid w:val="00706E9C"/>
    <w:rsid w:val="00706FD6"/>
    <w:rsid w:val="0070701F"/>
    <w:rsid w:val="007073D6"/>
    <w:rsid w:val="0071567F"/>
    <w:rsid w:val="00716DC7"/>
    <w:rsid w:val="0072299C"/>
    <w:rsid w:val="00726121"/>
    <w:rsid w:val="00733B23"/>
    <w:rsid w:val="007352EE"/>
    <w:rsid w:val="007367FC"/>
    <w:rsid w:val="00744560"/>
    <w:rsid w:val="00744C6A"/>
    <w:rsid w:val="00745799"/>
    <w:rsid w:val="0074584B"/>
    <w:rsid w:val="00746BEB"/>
    <w:rsid w:val="00757788"/>
    <w:rsid w:val="00767517"/>
    <w:rsid w:val="00772FE3"/>
    <w:rsid w:val="00774115"/>
    <w:rsid w:val="007757C2"/>
    <w:rsid w:val="00777CDE"/>
    <w:rsid w:val="00785BF3"/>
    <w:rsid w:val="00787C42"/>
    <w:rsid w:val="00787CA2"/>
    <w:rsid w:val="007911A3"/>
    <w:rsid w:val="00792E4B"/>
    <w:rsid w:val="00793977"/>
    <w:rsid w:val="0079610F"/>
    <w:rsid w:val="00796428"/>
    <w:rsid w:val="00796D81"/>
    <w:rsid w:val="007A25BE"/>
    <w:rsid w:val="007A3F41"/>
    <w:rsid w:val="007A4DB9"/>
    <w:rsid w:val="007A7462"/>
    <w:rsid w:val="007C10AB"/>
    <w:rsid w:val="007C2E71"/>
    <w:rsid w:val="007D22C2"/>
    <w:rsid w:val="007D43FA"/>
    <w:rsid w:val="007E0E3F"/>
    <w:rsid w:val="007F3ABE"/>
    <w:rsid w:val="007F73D5"/>
    <w:rsid w:val="007F7BCA"/>
    <w:rsid w:val="0080036F"/>
    <w:rsid w:val="00802859"/>
    <w:rsid w:val="008034CB"/>
    <w:rsid w:val="00810765"/>
    <w:rsid w:val="008119D1"/>
    <w:rsid w:val="00813BD2"/>
    <w:rsid w:val="0081408B"/>
    <w:rsid w:val="00814E44"/>
    <w:rsid w:val="008217A3"/>
    <w:rsid w:val="00821CE9"/>
    <w:rsid w:val="00824CF5"/>
    <w:rsid w:val="008251D0"/>
    <w:rsid w:val="00826412"/>
    <w:rsid w:val="0083458B"/>
    <w:rsid w:val="0083573A"/>
    <w:rsid w:val="00836AA2"/>
    <w:rsid w:val="00840190"/>
    <w:rsid w:val="008468AA"/>
    <w:rsid w:val="00847624"/>
    <w:rsid w:val="00857346"/>
    <w:rsid w:val="00860C54"/>
    <w:rsid w:val="00865A98"/>
    <w:rsid w:val="00870725"/>
    <w:rsid w:val="008723FF"/>
    <w:rsid w:val="008727D8"/>
    <w:rsid w:val="00873EC5"/>
    <w:rsid w:val="00875FB7"/>
    <w:rsid w:val="00876C33"/>
    <w:rsid w:val="00876C50"/>
    <w:rsid w:val="00877495"/>
    <w:rsid w:val="00877796"/>
    <w:rsid w:val="008819DB"/>
    <w:rsid w:val="0088607A"/>
    <w:rsid w:val="0088676A"/>
    <w:rsid w:val="008876E9"/>
    <w:rsid w:val="0089114D"/>
    <w:rsid w:val="008944EA"/>
    <w:rsid w:val="008A04A2"/>
    <w:rsid w:val="008A2A4B"/>
    <w:rsid w:val="008A2F99"/>
    <w:rsid w:val="008A6771"/>
    <w:rsid w:val="008A7F81"/>
    <w:rsid w:val="008C3F5C"/>
    <w:rsid w:val="008C6F5A"/>
    <w:rsid w:val="008D143C"/>
    <w:rsid w:val="008D3053"/>
    <w:rsid w:val="008D5B29"/>
    <w:rsid w:val="008D6585"/>
    <w:rsid w:val="008D7CCF"/>
    <w:rsid w:val="008E4A79"/>
    <w:rsid w:val="008E6DF6"/>
    <w:rsid w:val="008F1C7A"/>
    <w:rsid w:val="008F3463"/>
    <w:rsid w:val="008F394E"/>
    <w:rsid w:val="008F5A8B"/>
    <w:rsid w:val="008F6FF1"/>
    <w:rsid w:val="00900159"/>
    <w:rsid w:val="00904381"/>
    <w:rsid w:val="009051A5"/>
    <w:rsid w:val="009051D4"/>
    <w:rsid w:val="0090547D"/>
    <w:rsid w:val="009118D5"/>
    <w:rsid w:val="009118F6"/>
    <w:rsid w:val="00914D0C"/>
    <w:rsid w:val="009169AA"/>
    <w:rsid w:val="00921A12"/>
    <w:rsid w:val="00923900"/>
    <w:rsid w:val="00924242"/>
    <w:rsid w:val="0092561E"/>
    <w:rsid w:val="00925CF9"/>
    <w:rsid w:val="00926046"/>
    <w:rsid w:val="00926C4A"/>
    <w:rsid w:val="00930AAC"/>
    <w:rsid w:val="00930B23"/>
    <w:rsid w:val="0093238F"/>
    <w:rsid w:val="0093685F"/>
    <w:rsid w:val="00937792"/>
    <w:rsid w:val="0093799E"/>
    <w:rsid w:val="00940317"/>
    <w:rsid w:val="00940AEB"/>
    <w:rsid w:val="00943402"/>
    <w:rsid w:val="009556E9"/>
    <w:rsid w:val="009634F9"/>
    <w:rsid w:val="009650B8"/>
    <w:rsid w:val="00965110"/>
    <w:rsid w:val="009661F3"/>
    <w:rsid w:val="009720D0"/>
    <w:rsid w:val="00974FD7"/>
    <w:rsid w:val="00975324"/>
    <w:rsid w:val="00980DB3"/>
    <w:rsid w:val="00981701"/>
    <w:rsid w:val="00981A40"/>
    <w:rsid w:val="009868F8"/>
    <w:rsid w:val="0099087D"/>
    <w:rsid w:val="009922E9"/>
    <w:rsid w:val="00995B23"/>
    <w:rsid w:val="009A1966"/>
    <w:rsid w:val="009A3267"/>
    <w:rsid w:val="009A706C"/>
    <w:rsid w:val="009B06A7"/>
    <w:rsid w:val="009B0DA7"/>
    <w:rsid w:val="009B4977"/>
    <w:rsid w:val="009B4AD8"/>
    <w:rsid w:val="009B7F47"/>
    <w:rsid w:val="009C3C8F"/>
    <w:rsid w:val="009C52B9"/>
    <w:rsid w:val="009C54DA"/>
    <w:rsid w:val="009C65DD"/>
    <w:rsid w:val="009C6C7E"/>
    <w:rsid w:val="009C7F20"/>
    <w:rsid w:val="009D6A89"/>
    <w:rsid w:val="009E02E7"/>
    <w:rsid w:val="009E1DE2"/>
    <w:rsid w:val="009E664E"/>
    <w:rsid w:val="009E7EB9"/>
    <w:rsid w:val="009F387F"/>
    <w:rsid w:val="009F7EDB"/>
    <w:rsid w:val="00A04336"/>
    <w:rsid w:val="00A05D00"/>
    <w:rsid w:val="00A06387"/>
    <w:rsid w:val="00A065D2"/>
    <w:rsid w:val="00A07740"/>
    <w:rsid w:val="00A16310"/>
    <w:rsid w:val="00A17C3F"/>
    <w:rsid w:val="00A245B0"/>
    <w:rsid w:val="00A26E18"/>
    <w:rsid w:val="00A26E4B"/>
    <w:rsid w:val="00A274ED"/>
    <w:rsid w:val="00A27CD3"/>
    <w:rsid w:val="00A32B0C"/>
    <w:rsid w:val="00A33016"/>
    <w:rsid w:val="00A41365"/>
    <w:rsid w:val="00A416D9"/>
    <w:rsid w:val="00A4189E"/>
    <w:rsid w:val="00A45EEF"/>
    <w:rsid w:val="00A50125"/>
    <w:rsid w:val="00A51B57"/>
    <w:rsid w:val="00A6058F"/>
    <w:rsid w:val="00A6231C"/>
    <w:rsid w:val="00A63985"/>
    <w:rsid w:val="00A673A6"/>
    <w:rsid w:val="00A7020E"/>
    <w:rsid w:val="00A82269"/>
    <w:rsid w:val="00A83613"/>
    <w:rsid w:val="00A844A0"/>
    <w:rsid w:val="00A879D2"/>
    <w:rsid w:val="00A87C19"/>
    <w:rsid w:val="00A92859"/>
    <w:rsid w:val="00A93D5E"/>
    <w:rsid w:val="00A94397"/>
    <w:rsid w:val="00AA692D"/>
    <w:rsid w:val="00AB0D02"/>
    <w:rsid w:val="00AB22BD"/>
    <w:rsid w:val="00AB2B4D"/>
    <w:rsid w:val="00AC4C1C"/>
    <w:rsid w:val="00AD3823"/>
    <w:rsid w:val="00AD3D37"/>
    <w:rsid w:val="00AD4B91"/>
    <w:rsid w:val="00AD532D"/>
    <w:rsid w:val="00AD5FC0"/>
    <w:rsid w:val="00AD79A4"/>
    <w:rsid w:val="00AE3DDB"/>
    <w:rsid w:val="00AF0EF0"/>
    <w:rsid w:val="00AF380F"/>
    <w:rsid w:val="00AF532F"/>
    <w:rsid w:val="00AF56AB"/>
    <w:rsid w:val="00AF6708"/>
    <w:rsid w:val="00B014A5"/>
    <w:rsid w:val="00B0293C"/>
    <w:rsid w:val="00B04D41"/>
    <w:rsid w:val="00B12A3C"/>
    <w:rsid w:val="00B1587D"/>
    <w:rsid w:val="00B16FE7"/>
    <w:rsid w:val="00B20EAB"/>
    <w:rsid w:val="00B229CA"/>
    <w:rsid w:val="00B22A37"/>
    <w:rsid w:val="00B25BD4"/>
    <w:rsid w:val="00B2666D"/>
    <w:rsid w:val="00B34A9D"/>
    <w:rsid w:val="00B35CBC"/>
    <w:rsid w:val="00B35F18"/>
    <w:rsid w:val="00B46CF9"/>
    <w:rsid w:val="00B47BB5"/>
    <w:rsid w:val="00B47DEA"/>
    <w:rsid w:val="00B50705"/>
    <w:rsid w:val="00B53F48"/>
    <w:rsid w:val="00B57E5B"/>
    <w:rsid w:val="00B65401"/>
    <w:rsid w:val="00B72711"/>
    <w:rsid w:val="00B728FD"/>
    <w:rsid w:val="00B72CB7"/>
    <w:rsid w:val="00B74050"/>
    <w:rsid w:val="00B74D0A"/>
    <w:rsid w:val="00B8494F"/>
    <w:rsid w:val="00B86287"/>
    <w:rsid w:val="00B866CB"/>
    <w:rsid w:val="00B87937"/>
    <w:rsid w:val="00B9629D"/>
    <w:rsid w:val="00B96737"/>
    <w:rsid w:val="00BA05D8"/>
    <w:rsid w:val="00BA085B"/>
    <w:rsid w:val="00BA145B"/>
    <w:rsid w:val="00BA217A"/>
    <w:rsid w:val="00BA3CBC"/>
    <w:rsid w:val="00BA4391"/>
    <w:rsid w:val="00BA4ADE"/>
    <w:rsid w:val="00BA72C3"/>
    <w:rsid w:val="00BB01C2"/>
    <w:rsid w:val="00BB0D0A"/>
    <w:rsid w:val="00BC0A3E"/>
    <w:rsid w:val="00BC59F9"/>
    <w:rsid w:val="00BC793A"/>
    <w:rsid w:val="00BD4ECD"/>
    <w:rsid w:val="00BD5814"/>
    <w:rsid w:val="00BD7A1D"/>
    <w:rsid w:val="00BE0B4A"/>
    <w:rsid w:val="00BE194B"/>
    <w:rsid w:val="00BE2911"/>
    <w:rsid w:val="00BE31E2"/>
    <w:rsid w:val="00BE3986"/>
    <w:rsid w:val="00BE57DD"/>
    <w:rsid w:val="00BE59BD"/>
    <w:rsid w:val="00BE7584"/>
    <w:rsid w:val="00BE7990"/>
    <w:rsid w:val="00BF0AE8"/>
    <w:rsid w:val="00BF0F37"/>
    <w:rsid w:val="00BF3FBD"/>
    <w:rsid w:val="00BF5749"/>
    <w:rsid w:val="00BF70AA"/>
    <w:rsid w:val="00C00C53"/>
    <w:rsid w:val="00C06A8E"/>
    <w:rsid w:val="00C107FD"/>
    <w:rsid w:val="00C17EE1"/>
    <w:rsid w:val="00C20A13"/>
    <w:rsid w:val="00C20B14"/>
    <w:rsid w:val="00C22425"/>
    <w:rsid w:val="00C229D2"/>
    <w:rsid w:val="00C237E9"/>
    <w:rsid w:val="00C350CD"/>
    <w:rsid w:val="00C501BE"/>
    <w:rsid w:val="00C514EC"/>
    <w:rsid w:val="00C52074"/>
    <w:rsid w:val="00C54CD3"/>
    <w:rsid w:val="00C55731"/>
    <w:rsid w:val="00C60961"/>
    <w:rsid w:val="00C6350D"/>
    <w:rsid w:val="00C656EB"/>
    <w:rsid w:val="00C67A9E"/>
    <w:rsid w:val="00C70AAF"/>
    <w:rsid w:val="00C70F3A"/>
    <w:rsid w:val="00C7164F"/>
    <w:rsid w:val="00C7262B"/>
    <w:rsid w:val="00C72CDE"/>
    <w:rsid w:val="00C74B39"/>
    <w:rsid w:val="00C768B3"/>
    <w:rsid w:val="00C831D5"/>
    <w:rsid w:val="00C85DB9"/>
    <w:rsid w:val="00C90A84"/>
    <w:rsid w:val="00C92F2C"/>
    <w:rsid w:val="00C94058"/>
    <w:rsid w:val="00C943CE"/>
    <w:rsid w:val="00C94460"/>
    <w:rsid w:val="00C95F0C"/>
    <w:rsid w:val="00C97F7D"/>
    <w:rsid w:val="00CA06A6"/>
    <w:rsid w:val="00CA11E7"/>
    <w:rsid w:val="00CB14B9"/>
    <w:rsid w:val="00CB31E3"/>
    <w:rsid w:val="00CB4C09"/>
    <w:rsid w:val="00CC2417"/>
    <w:rsid w:val="00CC35A1"/>
    <w:rsid w:val="00CD1F17"/>
    <w:rsid w:val="00CD2591"/>
    <w:rsid w:val="00CD56A1"/>
    <w:rsid w:val="00CE0638"/>
    <w:rsid w:val="00CE4518"/>
    <w:rsid w:val="00CE4612"/>
    <w:rsid w:val="00CE4B5A"/>
    <w:rsid w:val="00CE5B0E"/>
    <w:rsid w:val="00D07505"/>
    <w:rsid w:val="00D119D5"/>
    <w:rsid w:val="00D12715"/>
    <w:rsid w:val="00D1757D"/>
    <w:rsid w:val="00D17B16"/>
    <w:rsid w:val="00D202EE"/>
    <w:rsid w:val="00D30A7D"/>
    <w:rsid w:val="00D3229D"/>
    <w:rsid w:val="00D327CA"/>
    <w:rsid w:val="00D32AA4"/>
    <w:rsid w:val="00D32AAD"/>
    <w:rsid w:val="00D32E16"/>
    <w:rsid w:val="00D34E02"/>
    <w:rsid w:val="00D363F7"/>
    <w:rsid w:val="00D40C34"/>
    <w:rsid w:val="00D41B6E"/>
    <w:rsid w:val="00D4583A"/>
    <w:rsid w:val="00D471AE"/>
    <w:rsid w:val="00D50522"/>
    <w:rsid w:val="00D50A69"/>
    <w:rsid w:val="00D51A40"/>
    <w:rsid w:val="00D5278E"/>
    <w:rsid w:val="00D57C6E"/>
    <w:rsid w:val="00D60909"/>
    <w:rsid w:val="00D60CDB"/>
    <w:rsid w:val="00D651AA"/>
    <w:rsid w:val="00D66593"/>
    <w:rsid w:val="00D70095"/>
    <w:rsid w:val="00D723CB"/>
    <w:rsid w:val="00D75B8B"/>
    <w:rsid w:val="00D85FA2"/>
    <w:rsid w:val="00D909EF"/>
    <w:rsid w:val="00D90CBB"/>
    <w:rsid w:val="00D92886"/>
    <w:rsid w:val="00D94C59"/>
    <w:rsid w:val="00DA01A4"/>
    <w:rsid w:val="00DA1766"/>
    <w:rsid w:val="00DA383D"/>
    <w:rsid w:val="00DA3C88"/>
    <w:rsid w:val="00DB3561"/>
    <w:rsid w:val="00DB3784"/>
    <w:rsid w:val="00DB42BE"/>
    <w:rsid w:val="00DC395A"/>
    <w:rsid w:val="00DC4517"/>
    <w:rsid w:val="00DD42EB"/>
    <w:rsid w:val="00DD4919"/>
    <w:rsid w:val="00DD56FB"/>
    <w:rsid w:val="00DD5FAF"/>
    <w:rsid w:val="00DE1110"/>
    <w:rsid w:val="00DE1CD8"/>
    <w:rsid w:val="00DE2209"/>
    <w:rsid w:val="00DE3DDD"/>
    <w:rsid w:val="00DE591B"/>
    <w:rsid w:val="00DE76AD"/>
    <w:rsid w:val="00DF0947"/>
    <w:rsid w:val="00DF0C11"/>
    <w:rsid w:val="00DF0E34"/>
    <w:rsid w:val="00DF142F"/>
    <w:rsid w:val="00DF5550"/>
    <w:rsid w:val="00DF6081"/>
    <w:rsid w:val="00E000B1"/>
    <w:rsid w:val="00E00948"/>
    <w:rsid w:val="00E05658"/>
    <w:rsid w:val="00E05875"/>
    <w:rsid w:val="00E10251"/>
    <w:rsid w:val="00E21ED5"/>
    <w:rsid w:val="00E22ABB"/>
    <w:rsid w:val="00E2345E"/>
    <w:rsid w:val="00E23A50"/>
    <w:rsid w:val="00E26903"/>
    <w:rsid w:val="00E26FA4"/>
    <w:rsid w:val="00E31630"/>
    <w:rsid w:val="00E33484"/>
    <w:rsid w:val="00E36843"/>
    <w:rsid w:val="00E4182D"/>
    <w:rsid w:val="00E41E7B"/>
    <w:rsid w:val="00E42C6D"/>
    <w:rsid w:val="00E43EE0"/>
    <w:rsid w:val="00E536E4"/>
    <w:rsid w:val="00E55BDD"/>
    <w:rsid w:val="00E60FD7"/>
    <w:rsid w:val="00E63695"/>
    <w:rsid w:val="00E731E0"/>
    <w:rsid w:val="00E738A2"/>
    <w:rsid w:val="00E80267"/>
    <w:rsid w:val="00E80855"/>
    <w:rsid w:val="00E87D83"/>
    <w:rsid w:val="00E9524D"/>
    <w:rsid w:val="00E967A8"/>
    <w:rsid w:val="00EA30D0"/>
    <w:rsid w:val="00EA3ACB"/>
    <w:rsid w:val="00EA3E96"/>
    <w:rsid w:val="00EA5D9E"/>
    <w:rsid w:val="00EB16B7"/>
    <w:rsid w:val="00EB5C3E"/>
    <w:rsid w:val="00EB5F5C"/>
    <w:rsid w:val="00EB73C6"/>
    <w:rsid w:val="00EC1B49"/>
    <w:rsid w:val="00EC264F"/>
    <w:rsid w:val="00EC2F49"/>
    <w:rsid w:val="00EC37A8"/>
    <w:rsid w:val="00EC703E"/>
    <w:rsid w:val="00ED15DE"/>
    <w:rsid w:val="00ED19E4"/>
    <w:rsid w:val="00ED7E7F"/>
    <w:rsid w:val="00EE524C"/>
    <w:rsid w:val="00EF2728"/>
    <w:rsid w:val="00EF46F6"/>
    <w:rsid w:val="00EF5B3F"/>
    <w:rsid w:val="00F01940"/>
    <w:rsid w:val="00F0332F"/>
    <w:rsid w:val="00F0354D"/>
    <w:rsid w:val="00F03AD3"/>
    <w:rsid w:val="00F03C93"/>
    <w:rsid w:val="00F04400"/>
    <w:rsid w:val="00F10016"/>
    <w:rsid w:val="00F119B8"/>
    <w:rsid w:val="00F13EE5"/>
    <w:rsid w:val="00F148EA"/>
    <w:rsid w:val="00F1547E"/>
    <w:rsid w:val="00F1593A"/>
    <w:rsid w:val="00F15B4C"/>
    <w:rsid w:val="00F170EA"/>
    <w:rsid w:val="00F21200"/>
    <w:rsid w:val="00F2277F"/>
    <w:rsid w:val="00F2579B"/>
    <w:rsid w:val="00F27111"/>
    <w:rsid w:val="00F3061B"/>
    <w:rsid w:val="00F3290D"/>
    <w:rsid w:val="00F3620E"/>
    <w:rsid w:val="00F36371"/>
    <w:rsid w:val="00F44035"/>
    <w:rsid w:val="00F4425C"/>
    <w:rsid w:val="00F45FE5"/>
    <w:rsid w:val="00F5147C"/>
    <w:rsid w:val="00F51E85"/>
    <w:rsid w:val="00F529A4"/>
    <w:rsid w:val="00F564B5"/>
    <w:rsid w:val="00F60F20"/>
    <w:rsid w:val="00F6705D"/>
    <w:rsid w:val="00F7381E"/>
    <w:rsid w:val="00F76A60"/>
    <w:rsid w:val="00F90C42"/>
    <w:rsid w:val="00F9285E"/>
    <w:rsid w:val="00F92F49"/>
    <w:rsid w:val="00F939E5"/>
    <w:rsid w:val="00F9512E"/>
    <w:rsid w:val="00FA0628"/>
    <w:rsid w:val="00FA09FA"/>
    <w:rsid w:val="00FA1FBD"/>
    <w:rsid w:val="00FA3313"/>
    <w:rsid w:val="00FA74F0"/>
    <w:rsid w:val="00FB1E47"/>
    <w:rsid w:val="00FB4376"/>
    <w:rsid w:val="00FB6910"/>
    <w:rsid w:val="00FB78BE"/>
    <w:rsid w:val="00FC16AC"/>
    <w:rsid w:val="00FC2AAF"/>
    <w:rsid w:val="00FC728F"/>
    <w:rsid w:val="00FD49A1"/>
    <w:rsid w:val="00FD7771"/>
    <w:rsid w:val="00FD7923"/>
    <w:rsid w:val="00FE1625"/>
    <w:rsid w:val="00FE5396"/>
    <w:rsid w:val="00FF1140"/>
    <w:rsid w:val="00FF2E68"/>
    <w:rsid w:val="00FF37DA"/>
    <w:rsid w:val="00FF37E5"/>
    <w:rsid w:val="00FF464C"/>
    <w:rsid w:val="00FF4CFA"/>
    <w:rsid w:val="037F155C"/>
    <w:rsid w:val="039A2A44"/>
    <w:rsid w:val="073D3430"/>
    <w:rsid w:val="12F146DA"/>
    <w:rsid w:val="19446DD0"/>
    <w:rsid w:val="43F810FA"/>
    <w:rsid w:val="50BD5F32"/>
    <w:rsid w:val="576752FD"/>
    <w:rsid w:val="5A3407DF"/>
    <w:rsid w:val="5AD361FD"/>
    <w:rsid w:val="61EB5459"/>
    <w:rsid w:val="6DB164B5"/>
    <w:rsid w:val="71967E09"/>
    <w:rsid w:val="799D6DD0"/>
    <w:rsid w:val="79B55005"/>
    <w:rsid w:val="7A11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1F9A4"/>
  <w15:docId w15:val="{26B4C37E-0EF0-4FC5-8A40-8472A9793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pPr>
      <w:spacing w:after="150"/>
      <w:outlineLvl w:val="0"/>
    </w:pPr>
    <w:rPr>
      <w:b/>
      <w:bCs/>
      <w:color w:val="000000"/>
      <w:kern w:val="36"/>
      <w:sz w:val="27"/>
      <w:szCs w:val="27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qFormat/>
    <w:rPr>
      <w:color w:val="0000FF" w:themeColor="hyperlink"/>
      <w:u w:val="single"/>
    </w:rPr>
  </w:style>
  <w:style w:type="character" w:styleId="a4">
    <w:name w:val="page number"/>
    <w:basedOn w:val="a0"/>
    <w:qFormat/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qFormat/>
    <w:pPr>
      <w:suppressAutoHyphens/>
      <w:spacing w:after="120"/>
    </w:pPr>
    <w:rPr>
      <w:lang w:eastAsia="ar-SA"/>
    </w:rPr>
  </w:style>
  <w:style w:type="paragraph" w:styleId="ab">
    <w:name w:val="Body Text Indent"/>
    <w:basedOn w:val="a"/>
    <w:link w:val="ac"/>
    <w:qFormat/>
    <w:pPr>
      <w:spacing w:after="120"/>
      <w:ind w:left="283"/>
    </w:pPr>
  </w:style>
  <w:style w:type="paragraph" w:styleId="ad">
    <w:name w:val="Title"/>
    <w:basedOn w:val="a"/>
    <w:next w:val="ae"/>
    <w:link w:val="af"/>
    <w:qFormat/>
    <w:pPr>
      <w:suppressAutoHyphens/>
      <w:jc w:val="center"/>
    </w:pPr>
    <w:rPr>
      <w:b/>
      <w:bCs/>
      <w:sz w:val="32"/>
      <w:lang w:eastAsia="ar-SA"/>
    </w:rPr>
  </w:style>
  <w:style w:type="paragraph" w:styleId="ae">
    <w:name w:val="Subtitle"/>
    <w:basedOn w:val="a"/>
    <w:next w:val="a9"/>
    <w:link w:val="af0"/>
    <w:qFormat/>
    <w:pPr>
      <w:suppressAutoHyphens/>
      <w:jc w:val="center"/>
    </w:pPr>
    <w:rPr>
      <w:b/>
      <w:bCs/>
      <w:sz w:val="28"/>
      <w:lang w:eastAsia="ar-SA"/>
    </w:rPr>
  </w:style>
  <w:style w:type="paragraph" w:styleId="af1">
    <w:name w:val="footer"/>
    <w:basedOn w:val="a"/>
    <w:link w:val="af2"/>
    <w:qFormat/>
    <w:pPr>
      <w:tabs>
        <w:tab w:val="center" w:pos="4677"/>
        <w:tab w:val="right" w:pos="9355"/>
      </w:tabs>
    </w:p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аголовок1"/>
    <w:basedOn w:val="a"/>
    <w:next w:val="a9"/>
    <w:qFormat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a">
    <w:name w:val="Основной текст Знак"/>
    <w:link w:val="a9"/>
    <w:qFormat/>
    <w:rPr>
      <w:sz w:val="24"/>
      <w:szCs w:val="24"/>
      <w:lang w:eastAsia="ar-SA"/>
    </w:rPr>
  </w:style>
  <w:style w:type="character" w:customStyle="1" w:styleId="af">
    <w:name w:val="Заголовок Знак"/>
    <w:link w:val="ad"/>
    <w:qFormat/>
    <w:rPr>
      <w:b/>
      <w:bCs/>
      <w:sz w:val="32"/>
      <w:szCs w:val="24"/>
      <w:lang w:eastAsia="ar-SA"/>
    </w:rPr>
  </w:style>
  <w:style w:type="character" w:customStyle="1" w:styleId="af0">
    <w:name w:val="Подзаголовок Знак"/>
    <w:link w:val="ae"/>
    <w:qFormat/>
    <w:rPr>
      <w:b/>
      <w:bCs/>
      <w:sz w:val="28"/>
      <w:szCs w:val="24"/>
      <w:lang w:eastAsia="ar-SA"/>
    </w:rPr>
  </w:style>
  <w:style w:type="character" w:customStyle="1" w:styleId="20">
    <w:name w:val="Заголовок 2 Знак"/>
    <w:link w:val="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2">
    <w:name w:val="Нижний колонтитул Знак"/>
    <w:link w:val="af1"/>
    <w:qFormat/>
    <w:rPr>
      <w:sz w:val="24"/>
      <w:szCs w:val="24"/>
    </w:rPr>
  </w:style>
  <w:style w:type="character" w:customStyle="1" w:styleId="ac">
    <w:name w:val="Основной текст с отступом Знак"/>
    <w:link w:val="ab"/>
    <w:qFormat/>
    <w:rPr>
      <w:sz w:val="24"/>
      <w:szCs w:val="24"/>
    </w:rPr>
  </w:style>
  <w:style w:type="paragraph" w:styleId="af4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11">
    <w:name w:val="Без интервала1"/>
    <w:qFormat/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sz w:val="24"/>
      <w:szCs w:val="24"/>
    </w:rPr>
  </w:style>
  <w:style w:type="character" w:customStyle="1" w:styleId="fontstyle01">
    <w:name w:val="fontstyle01"/>
    <w:basedOn w:val="a0"/>
    <w:qFormat/>
    <w:rPr>
      <w:rFonts w:ascii="TimesNewRomanPSMT" w:hAnsi="TimesNewRomanPSMT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&#1056;&#1072;&#1073;&#1086;&#1095;&#1080;&#1081;%20&#1089;&#1090;&#1086;&#1083;\&#1064;&#1072;&#1073;&#1083;&#1086;&#1085;&#1099;\&#1056;&#1040;&#1057;&#1055;&#1054;&#1056;&#1071;&#1046;&#1045;&#1053;&#1048;&#1045;%202010&#1075;&#1086;&#107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F1644-559B-4927-9737-BA631FB4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2010год</Template>
  <TotalTime>83</TotalTime>
  <Pages>1</Pages>
  <Words>11800</Words>
  <Characters>67260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Microsoft</Company>
  <LinksUpToDate>false</LinksUpToDate>
  <CharactersWithSpaces>78903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SamLab.ws</dc:creator>
  <cp:lastModifiedBy>Пользователь</cp:lastModifiedBy>
  <cp:revision>598</cp:revision>
  <cp:lastPrinted>2026-03-25T10:48:00Z</cp:lastPrinted>
  <dcterms:created xsi:type="dcterms:W3CDTF">2019-05-29T10:25:00Z</dcterms:created>
  <dcterms:modified xsi:type="dcterms:W3CDTF">2026-03-25T10:49:00Z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A8DE3B51DBBC4FDBBAB998E244BBF0F0_12</vt:lpwstr>
  </property>
</Properties>
</file>